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9CE91" w14:textId="77777777" w:rsidR="00012EFC" w:rsidRDefault="00012EFC" w:rsidP="00874D0E">
      <w:pPr>
        <w:spacing w:before="120" w:line="240" w:lineRule="auto"/>
        <w:ind w:left="-275" w:firstLine="275"/>
        <w:jc w:val="center"/>
        <w:rPr>
          <w:rFonts w:cs="B Titr"/>
          <w:b/>
          <w:bCs/>
          <w:color w:val="000000" w:themeColor="text1"/>
          <w:sz w:val="48"/>
          <w:szCs w:val="48"/>
          <w:lang w:bidi="fa-IR"/>
        </w:rPr>
      </w:pPr>
      <w:bookmarkStart w:id="0" w:name="_Toc501805346"/>
      <w:bookmarkStart w:id="1" w:name="_Toc419811078"/>
      <w:bookmarkStart w:id="2" w:name="_Toc373158777"/>
      <w:bookmarkStart w:id="3" w:name="_Toc373159081"/>
      <w:bookmarkStart w:id="4" w:name="_Toc373159860"/>
      <w:bookmarkStart w:id="5" w:name="_Toc373160056"/>
      <w:bookmarkStart w:id="6" w:name="_Toc373160310"/>
      <w:bookmarkStart w:id="7" w:name="_Toc373160572"/>
      <w:bookmarkStart w:id="8" w:name="_Toc373160798"/>
      <w:bookmarkStart w:id="9" w:name="_Toc373160887"/>
    </w:p>
    <w:p w14:paraId="34791FD0" w14:textId="7D91EE77" w:rsidR="009753B7" w:rsidRPr="00012EFC" w:rsidRDefault="00012EFC" w:rsidP="00012EFC">
      <w:pPr>
        <w:spacing w:before="120" w:line="240" w:lineRule="auto"/>
        <w:jc w:val="center"/>
        <w:rPr>
          <w:rFonts w:cs="B Titr"/>
          <w:b/>
          <w:bCs/>
          <w:color w:val="000000" w:themeColor="text1"/>
          <w:sz w:val="48"/>
          <w:szCs w:val="48"/>
          <w:lang w:bidi="fa-IR"/>
        </w:rPr>
      </w:pPr>
      <w:r w:rsidRPr="00012EFC">
        <w:rPr>
          <w:rFonts w:cs="B Titr" w:hint="cs"/>
          <w:b/>
          <w:bCs/>
          <w:color w:val="000000" w:themeColor="text1"/>
          <w:sz w:val="48"/>
          <w:szCs w:val="48"/>
          <w:rtl/>
          <w:lang w:bidi="fa-IR"/>
        </w:rPr>
        <w:t xml:space="preserve">پروپوزال دریافت </w:t>
      </w:r>
      <w:r w:rsidR="007A6A6B">
        <w:rPr>
          <w:rFonts w:cs="B Titr" w:hint="cs"/>
          <w:b/>
          <w:bCs/>
          <w:color w:val="000000" w:themeColor="text1"/>
          <w:sz w:val="48"/>
          <w:szCs w:val="48"/>
          <w:rtl/>
          <w:lang w:bidi="fa-IR"/>
        </w:rPr>
        <w:t>حمایت</w:t>
      </w:r>
    </w:p>
    <w:p w14:paraId="17ED330B" w14:textId="01CBF6F4" w:rsidR="00012EFC" w:rsidRDefault="00012EFC" w:rsidP="00012EFC">
      <w:pPr>
        <w:spacing w:before="120" w:line="240" w:lineRule="auto"/>
        <w:jc w:val="center"/>
        <w:rPr>
          <w:rFonts w:cs="B Titr"/>
          <w:b/>
          <w:bCs/>
          <w:color w:val="000000" w:themeColor="text1"/>
          <w:sz w:val="32"/>
          <w:szCs w:val="32"/>
          <w:lang w:bidi="fa-IR"/>
        </w:rPr>
      </w:pPr>
    </w:p>
    <w:p w14:paraId="08CDACD6" w14:textId="77777777" w:rsidR="00012EFC" w:rsidRPr="00012EFC" w:rsidRDefault="00012EFC" w:rsidP="00012EFC">
      <w:pPr>
        <w:spacing w:before="120" w:line="240" w:lineRule="auto"/>
        <w:jc w:val="center"/>
        <w:rPr>
          <w:rFonts w:cs="B Titr"/>
          <w:b/>
          <w:bCs/>
          <w:color w:val="000000" w:themeColor="text1"/>
          <w:sz w:val="32"/>
          <w:szCs w:val="32"/>
          <w:rtl/>
          <w:lang w:bidi="fa-IR"/>
        </w:rPr>
      </w:pPr>
    </w:p>
    <w:p w14:paraId="5A99BD56" w14:textId="77777777" w:rsidR="00012EFC" w:rsidRDefault="00012EFC" w:rsidP="00C22920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6DDDEC78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16AF1BFF" w14:textId="77777777" w:rsidR="00F81BE0" w:rsidRDefault="0060582C" w:rsidP="00012EFC">
      <w:pPr>
        <w:pStyle w:val="ListParagraph"/>
        <w:bidi/>
        <w:spacing w:before="120" w:after="0" w:line="240" w:lineRule="auto"/>
        <w:ind w:left="4"/>
        <w:jc w:val="center"/>
      </w:pPr>
      <w:r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عنوان طرح</w:t>
      </w:r>
      <w:r w:rsidR="00F81BE0" w:rsidRPr="00F81BE0">
        <w:rPr>
          <w:rtl/>
        </w:rPr>
        <w:t xml:space="preserve"> </w:t>
      </w:r>
    </w:p>
    <w:p w14:paraId="3EAF165D" w14:textId="77777777" w:rsidR="00874D0E" w:rsidRDefault="00874D0E" w:rsidP="00874D0E">
      <w:pPr>
        <w:spacing w:before="120" w:line="240" w:lineRule="auto"/>
        <w:jc w:val="center"/>
        <w:rPr>
          <w:rFonts w:cs="B Mitra"/>
          <w:b/>
          <w:bCs/>
          <w:color w:val="000000" w:themeColor="text1"/>
          <w:sz w:val="32"/>
          <w:szCs w:val="32"/>
          <w:lang w:bidi="fa-IR"/>
        </w:rPr>
      </w:pP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شناسا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یی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منابع آب ز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ر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زم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ن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ژرف مبتن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بر 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کپارچه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ساز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proofErr w:type="spellStart"/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داده‌ها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proofErr w:type="spellEnd"/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موجود</w:t>
      </w:r>
    </w:p>
    <w:p w14:paraId="25C62F3A" w14:textId="3FD08C9C" w:rsidR="00C22920" w:rsidRDefault="00874D0E" w:rsidP="00874D0E">
      <w:pPr>
        <w:spacing w:before="120" w:line="240" w:lineRule="auto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  <w:r w:rsidRPr="00874D0E">
        <w:rPr>
          <w:rFonts w:cs="B Mitra"/>
          <w:b/>
          <w:bCs/>
          <w:color w:val="000000" w:themeColor="text1"/>
          <w:sz w:val="32"/>
          <w:szCs w:val="32"/>
          <w:lang w:bidi="fa-IR"/>
        </w:rPr>
        <w:t xml:space="preserve"> </w:t>
      </w:r>
      <w:r w:rsidRPr="00874D0E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با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proofErr w:type="spellStart"/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روش‌ها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proofErr w:type="spellEnd"/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</w:t>
      </w:r>
      <w:proofErr w:type="spellStart"/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>ژئوف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ز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ک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proofErr w:type="spellEnd"/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نو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 w:hint="eastAsia"/>
          <w:b/>
          <w:bCs/>
          <w:color w:val="000000" w:themeColor="text1"/>
          <w:sz w:val="32"/>
          <w:szCs w:val="32"/>
          <w:rtl/>
          <w:lang w:bidi="fa-IR"/>
        </w:rPr>
        <w:t>ن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و ابزارها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  <w:r w:rsidRPr="00874D0E"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t xml:space="preserve"> هوش مصنوع</w:t>
      </w:r>
      <w:r w:rsidRPr="00874D0E">
        <w:rPr>
          <w:rFonts w:cs="B Mitra" w:hint="cs"/>
          <w:b/>
          <w:bCs/>
          <w:color w:val="000000" w:themeColor="text1"/>
          <w:sz w:val="32"/>
          <w:szCs w:val="32"/>
          <w:rtl/>
          <w:lang w:bidi="fa-IR"/>
        </w:rPr>
        <w:t>ی</w:t>
      </w:r>
    </w:p>
    <w:p w14:paraId="1BBF7003" w14:textId="7D5984C5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6E477A5E" w14:textId="4AD9DA30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22943E8D" w14:textId="2C307C45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5B1C1CC3" w14:textId="6088396F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560AC89F" w14:textId="77777777" w:rsidR="00012EFC" w:rsidRPr="00C11B31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3F0E948B" w14:textId="2A33AC43" w:rsidR="009753B7" w:rsidRPr="008A7313" w:rsidRDefault="009D1D37" w:rsidP="009753B7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فرد</w:t>
      </w:r>
      <w:r w:rsidR="009753B7" w:rsidRPr="008A7313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 درخواست</w:t>
      </w:r>
      <w:r w:rsidR="00C11B31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‌</w:t>
      </w:r>
      <w:r w:rsidR="009753B7" w:rsidRPr="008A7313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کننده:</w:t>
      </w:r>
    </w:p>
    <w:sdt>
      <w:sdtPr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  <w:alias w:val="Company"/>
        <w:tag w:val=""/>
        <w:id w:val="-202865060"/>
        <w:placeholder>
          <w:docPart w:val="D1CC23384C774E72B64196CD81CC7F1B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p w14:paraId="2D65757C" w14:textId="3ECD6F0A" w:rsidR="009753B7" w:rsidRPr="008A7313" w:rsidRDefault="009753B7" w:rsidP="009753B7">
          <w:pPr>
            <w:pStyle w:val="ListParagraph"/>
            <w:bidi/>
            <w:spacing w:before="120" w:after="0" w:line="240" w:lineRule="auto"/>
            <w:ind w:left="4"/>
            <w:jc w:val="center"/>
            <w:rPr>
              <w:rFonts w:cs="B Mitra"/>
              <w:b/>
              <w:bCs/>
              <w:color w:val="000000" w:themeColor="text1"/>
              <w:sz w:val="32"/>
              <w:szCs w:val="32"/>
              <w:rtl/>
              <w:lang w:bidi="fa-IR"/>
            </w:rPr>
          </w:pPr>
          <w:r w:rsidRPr="008A7313">
            <w:rPr>
              <w:rFonts w:cs="B Mitra"/>
              <w:b/>
              <w:bCs/>
              <w:color w:val="000000" w:themeColor="text1"/>
              <w:sz w:val="32"/>
              <w:szCs w:val="32"/>
              <w:lang w:val="en-US" w:bidi="fa-IR"/>
            </w:rPr>
            <w:t>……</w:t>
          </w:r>
          <w:r w:rsidR="00012EFC">
            <w:rPr>
              <w:rFonts w:cs="B Mitra" w:hint="cs"/>
              <w:b/>
              <w:bCs/>
              <w:color w:val="000000" w:themeColor="text1"/>
              <w:sz w:val="32"/>
              <w:szCs w:val="32"/>
              <w:rtl/>
              <w:lang w:val="en-US" w:bidi="fa-IR"/>
            </w:rPr>
            <w:t>...........................</w:t>
          </w:r>
          <w:r w:rsidRPr="008A7313">
            <w:rPr>
              <w:rFonts w:cs="B Mitra"/>
              <w:b/>
              <w:bCs/>
              <w:color w:val="000000" w:themeColor="text1"/>
              <w:sz w:val="32"/>
              <w:szCs w:val="32"/>
              <w:lang w:val="en-US" w:bidi="fa-IR"/>
            </w:rPr>
            <w:t>…</w:t>
          </w:r>
        </w:p>
      </w:sdtContent>
    </w:sdt>
    <w:p w14:paraId="2858D97C" w14:textId="0EB9C3EE" w:rsidR="009753B7" w:rsidRPr="008A7313" w:rsidRDefault="009753B7" w:rsidP="009753B7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</w:pPr>
    </w:p>
    <w:p w14:paraId="7F5B7D23" w14:textId="0FB0902F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</w:p>
    <w:p w14:paraId="74DA8041" w14:textId="7A4DD615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lang w:bidi="fa-IR"/>
        </w:rPr>
      </w:pPr>
    </w:p>
    <w:p w14:paraId="171AE1BC" w14:textId="77777777" w:rsidR="00F81BE0" w:rsidRDefault="00F81BE0" w:rsidP="00F81BE0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5FFBEA28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2F619437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3A0D3C66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3BD0BF25" w14:textId="77777777" w:rsidR="00012EFC" w:rsidRDefault="00012EFC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</w:p>
    <w:p w14:paraId="0A33DD28" w14:textId="28D2D8B7" w:rsidR="00CB3523" w:rsidRDefault="00CB3523" w:rsidP="00012EFC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</w:pPr>
      <w:r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صندوق توسعه فناوری نانو</w:t>
      </w:r>
    </w:p>
    <w:p w14:paraId="1D4A968F" w14:textId="31C8BC79" w:rsidR="0084797E" w:rsidRDefault="00DC7F03" w:rsidP="009753B7">
      <w:pPr>
        <w:pStyle w:val="ListParagraph"/>
        <w:bidi/>
        <w:spacing w:before="120" w:after="0" w:line="240" w:lineRule="auto"/>
        <w:ind w:left="4"/>
        <w:jc w:val="center"/>
        <w:rPr>
          <w:rFonts w:cs="B Mitra"/>
          <w:b/>
          <w:bCs/>
          <w:color w:val="000000" w:themeColor="text1"/>
          <w:sz w:val="32"/>
          <w:szCs w:val="32"/>
          <w:rtl/>
          <w:lang w:bidi="fa-IR"/>
        </w:rPr>
      </w:pPr>
      <w:r>
        <w:rPr>
          <w:rFonts w:cs="B Mitra"/>
          <w:b/>
          <w:bCs/>
          <w:noProof/>
          <w:color w:val="000000" w:themeColor="text1"/>
          <w:sz w:val="32"/>
          <w:szCs w:val="32"/>
          <w:rtl/>
          <w:lang w:val="fa-IR" w:bidi="fa-IR"/>
        </w:rPr>
        <w:drawing>
          <wp:inline distT="0" distB="0" distL="0" distR="0" wp14:anchorId="7CF330F1" wp14:editId="7E7CE037">
            <wp:extent cx="1052156" cy="12515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50" t="11443" r="13436" b="16920"/>
                    <a:stretch/>
                  </pic:blipFill>
                  <pic:spPr bwMode="auto">
                    <a:xfrm>
                      <a:off x="0" y="0"/>
                      <a:ext cx="1053151" cy="12527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16C4A5" w14:textId="77777777" w:rsidR="00D41130" w:rsidRDefault="00D41130" w:rsidP="009753B7">
      <w:pPr>
        <w:rPr>
          <w:color w:val="000000" w:themeColor="text1"/>
          <w:rtl/>
          <w:lang w:bidi="fa-IR"/>
        </w:rPr>
        <w:sectPr w:rsidR="00D41130" w:rsidSect="0002752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474" w:right="1418" w:bottom="1134" w:left="1134" w:header="425" w:footer="510" w:gutter="0"/>
          <w:cols w:space="708"/>
          <w:titlePg/>
          <w:docGrid w:linePitch="360"/>
        </w:sectPr>
      </w:pPr>
    </w:p>
    <w:sdt>
      <w:sdtPr>
        <w:rPr>
          <w:rFonts w:ascii="Calibri" w:hAnsi="Calibri" w:cs="B Titr"/>
          <w:b w:val="0"/>
          <w:bCs w:val="0"/>
          <w:color w:val="auto"/>
          <w:sz w:val="24"/>
          <w:u w:val="single"/>
          <w:rtl/>
        </w:rPr>
        <w:id w:val="-712268953"/>
        <w:docPartObj>
          <w:docPartGallery w:val="Table of Contents"/>
          <w:docPartUnique/>
        </w:docPartObj>
      </w:sdtPr>
      <w:sdtEndPr>
        <w:rPr>
          <w:rFonts w:cs="B Nazanin"/>
          <w:noProof/>
          <w:u w:val="none"/>
        </w:rPr>
      </w:sdtEndPr>
      <w:sdtContent>
        <w:p w14:paraId="5A64E5CF" w14:textId="6218DF9B" w:rsidR="00C5127D" w:rsidRPr="00905B3E" w:rsidRDefault="00743459" w:rsidP="00CB3523">
          <w:pPr>
            <w:pStyle w:val="TOCHeading"/>
            <w:bidi/>
            <w:rPr>
              <w:rFonts w:cs="B Titr"/>
              <w:color w:val="auto"/>
              <w:u w:val="single"/>
              <w:rtl/>
            </w:rPr>
          </w:pPr>
          <w:r w:rsidRPr="00905B3E">
            <w:rPr>
              <w:rFonts w:cs="B Titr" w:hint="cs"/>
              <w:color w:val="auto"/>
              <w:u w:val="single"/>
              <w:rtl/>
            </w:rPr>
            <w:t>فهرست مطالب</w:t>
          </w:r>
        </w:p>
        <w:p w14:paraId="63A45670" w14:textId="77777777" w:rsidR="00743459" w:rsidRPr="00F73A01" w:rsidRDefault="00743459" w:rsidP="008A4EB0">
          <w:pPr>
            <w:rPr>
              <w:sz w:val="28"/>
            </w:rPr>
          </w:pPr>
        </w:p>
        <w:p w14:paraId="35D8D2CC" w14:textId="4286C57E" w:rsidR="008A4EB0" w:rsidRPr="00CB4422" w:rsidRDefault="00C5127D" w:rsidP="008A4EB0">
          <w:pPr>
            <w:pStyle w:val="TOC1"/>
            <w:tabs>
              <w:tab w:val="left" w:pos="3695"/>
            </w:tabs>
            <w:rPr>
              <w:rFonts w:asciiTheme="minorHAnsi" w:eastAsiaTheme="minorEastAsia" w:hAnsiTheme="minorHAnsi" w:cs="B Mitra"/>
              <w:b w:val="0"/>
              <w:bCs w:val="0"/>
              <w:sz w:val="22"/>
              <w:szCs w:val="22"/>
              <w:lang w:bidi="ar-SA"/>
            </w:rPr>
          </w:pPr>
          <w:r w:rsidRPr="00F73A01">
            <w:rPr>
              <w:sz w:val="28"/>
            </w:rPr>
            <w:fldChar w:fldCharType="begin"/>
          </w:r>
          <w:r w:rsidRPr="00F73A01">
            <w:rPr>
              <w:sz w:val="28"/>
            </w:rPr>
            <w:instrText xml:space="preserve"> TOC \o "1-1" \h \z \u </w:instrText>
          </w:r>
          <w:r w:rsidRPr="00F73A01">
            <w:rPr>
              <w:sz w:val="28"/>
            </w:rPr>
            <w:fldChar w:fldCharType="separate"/>
          </w:r>
          <w:hyperlink w:anchor="_Toc235020294" w:history="1">
            <w:r w:rsidR="008A4EB0" w:rsidRPr="00CB4422">
              <w:rPr>
                <w:rStyle w:val="Hyperlink"/>
                <w:rFonts w:cs="B Mitra"/>
                <w:rtl/>
              </w:rPr>
              <w:t>فصل 1-</w:t>
            </w:r>
            <w:r w:rsidR="008A4EB0" w:rsidRPr="00CB4422">
              <w:rPr>
                <w:rFonts w:asciiTheme="minorHAnsi" w:eastAsiaTheme="minorEastAsia" w:hAnsiTheme="minorHAnsi" w:cs="B Mitra"/>
                <w:b w:val="0"/>
                <w:bCs w:val="0"/>
                <w:sz w:val="22"/>
                <w:szCs w:val="22"/>
                <w:lang w:bidi="ar-SA"/>
              </w:rPr>
              <w:tab/>
            </w:r>
            <w:r w:rsidR="008A4EB0" w:rsidRPr="00CB4422">
              <w:rPr>
                <w:rStyle w:val="Hyperlink"/>
                <w:rFonts w:cs="B Mitra"/>
                <w:rtl/>
              </w:rPr>
              <w:t>بررس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اطلاعات شخص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فرد متقاض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Fonts w:cs="B Mitra"/>
                <w:webHidden/>
              </w:rPr>
              <w:tab/>
            </w:r>
            <w:r w:rsidR="008A4EB0" w:rsidRPr="00CB4422">
              <w:rPr>
                <w:rFonts w:cs="B Mitra"/>
                <w:webHidden/>
              </w:rPr>
              <w:fldChar w:fldCharType="begin"/>
            </w:r>
            <w:r w:rsidR="008A4EB0" w:rsidRPr="00CB4422">
              <w:rPr>
                <w:rFonts w:cs="B Mitra"/>
                <w:webHidden/>
              </w:rPr>
              <w:instrText xml:space="preserve"> PAGEREF _Toc235020294 \h </w:instrText>
            </w:r>
            <w:r w:rsidR="008A4EB0" w:rsidRPr="00CB4422">
              <w:rPr>
                <w:rFonts w:cs="B Mitra"/>
                <w:webHidden/>
              </w:rPr>
            </w:r>
            <w:r w:rsidR="008A4EB0" w:rsidRPr="00CB4422">
              <w:rPr>
                <w:rFonts w:cs="B Mitra"/>
                <w:webHidden/>
              </w:rPr>
              <w:fldChar w:fldCharType="separate"/>
            </w:r>
            <w:r w:rsidR="00CB4422">
              <w:rPr>
                <w:rFonts w:cs="B Mitra"/>
                <w:webHidden/>
                <w:rtl/>
              </w:rPr>
              <w:t>3</w:t>
            </w:r>
            <w:r w:rsidR="008A4EB0" w:rsidRPr="00CB4422">
              <w:rPr>
                <w:rFonts w:cs="B Mitra"/>
                <w:webHidden/>
              </w:rPr>
              <w:fldChar w:fldCharType="end"/>
            </w:r>
          </w:hyperlink>
        </w:p>
        <w:p w14:paraId="5A1B9EF2" w14:textId="2B148B98" w:rsidR="008A4EB0" w:rsidRPr="00CB4422" w:rsidRDefault="008C79A0" w:rsidP="008A4EB0">
          <w:pPr>
            <w:pStyle w:val="TOC1"/>
            <w:rPr>
              <w:rFonts w:asciiTheme="minorHAnsi" w:eastAsiaTheme="minorEastAsia" w:hAnsiTheme="minorHAnsi" w:cs="B Mitra"/>
              <w:b w:val="0"/>
              <w:bCs w:val="0"/>
              <w:sz w:val="22"/>
              <w:szCs w:val="22"/>
              <w:lang w:bidi="ar-SA"/>
            </w:rPr>
          </w:pPr>
          <w:hyperlink w:anchor="_Toc235020295" w:history="1">
            <w:r w:rsidR="008A4EB0" w:rsidRPr="00CB4422">
              <w:rPr>
                <w:rStyle w:val="Hyperlink"/>
                <w:rFonts w:cs="B Mitra"/>
                <w:rtl/>
              </w:rPr>
              <w:t>فصل 2-</w:t>
            </w:r>
            <w:r w:rsidR="008A4EB0" w:rsidRPr="00CB4422">
              <w:rPr>
                <w:rFonts w:asciiTheme="minorHAnsi" w:eastAsiaTheme="minorEastAsia" w:hAnsiTheme="minorHAnsi" w:cs="B Mitra"/>
                <w:b w:val="0"/>
                <w:bCs w:val="0"/>
                <w:sz w:val="22"/>
                <w:szCs w:val="22"/>
                <w:lang w:bidi="ar-SA"/>
              </w:rPr>
              <w:tab/>
            </w:r>
            <w:r w:rsidR="008A4EB0" w:rsidRPr="00CB4422">
              <w:rPr>
                <w:rStyle w:val="Hyperlink"/>
                <w:rFonts w:cs="B Mitra"/>
                <w:rtl/>
              </w:rPr>
              <w:t>بررس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بازار</w:t>
            </w:r>
            <w:r w:rsidR="008A4EB0" w:rsidRPr="00CB4422">
              <w:rPr>
                <w:rFonts w:cs="B Mitra"/>
                <w:webHidden/>
              </w:rPr>
              <w:tab/>
            </w:r>
            <w:r w:rsidR="008A4EB0" w:rsidRPr="00CB4422">
              <w:rPr>
                <w:rFonts w:cs="B Mitra"/>
                <w:webHidden/>
              </w:rPr>
              <w:fldChar w:fldCharType="begin"/>
            </w:r>
            <w:r w:rsidR="008A4EB0" w:rsidRPr="00CB4422">
              <w:rPr>
                <w:rFonts w:cs="B Mitra"/>
                <w:webHidden/>
              </w:rPr>
              <w:instrText xml:space="preserve"> PAGEREF _Toc235020295 \h </w:instrText>
            </w:r>
            <w:r w:rsidR="008A4EB0" w:rsidRPr="00CB4422">
              <w:rPr>
                <w:rFonts w:cs="B Mitra"/>
                <w:webHidden/>
              </w:rPr>
            </w:r>
            <w:r w:rsidR="008A4EB0" w:rsidRPr="00CB4422">
              <w:rPr>
                <w:rFonts w:cs="B Mitra"/>
                <w:webHidden/>
              </w:rPr>
              <w:fldChar w:fldCharType="separate"/>
            </w:r>
            <w:r w:rsidR="00CB4422">
              <w:rPr>
                <w:rFonts w:cs="B Mitra"/>
                <w:webHidden/>
                <w:rtl/>
              </w:rPr>
              <w:t>5</w:t>
            </w:r>
            <w:r w:rsidR="008A4EB0" w:rsidRPr="00CB4422">
              <w:rPr>
                <w:rFonts w:cs="B Mitra"/>
                <w:webHidden/>
              </w:rPr>
              <w:fldChar w:fldCharType="end"/>
            </w:r>
          </w:hyperlink>
        </w:p>
        <w:p w14:paraId="70AD84A6" w14:textId="707C1597" w:rsidR="008A4EB0" w:rsidRPr="00CB4422" w:rsidRDefault="008C79A0" w:rsidP="008A4EB0">
          <w:pPr>
            <w:pStyle w:val="TOC1"/>
            <w:tabs>
              <w:tab w:val="left" w:pos="2392"/>
            </w:tabs>
            <w:rPr>
              <w:rFonts w:asciiTheme="minorHAnsi" w:eastAsiaTheme="minorEastAsia" w:hAnsiTheme="minorHAnsi" w:cs="B Mitra"/>
              <w:b w:val="0"/>
              <w:bCs w:val="0"/>
              <w:sz w:val="22"/>
              <w:szCs w:val="22"/>
              <w:lang w:bidi="ar-SA"/>
            </w:rPr>
          </w:pPr>
          <w:hyperlink w:anchor="_Toc235020296" w:history="1">
            <w:r w:rsidR="008A4EB0" w:rsidRPr="00CB4422">
              <w:rPr>
                <w:rStyle w:val="Hyperlink"/>
                <w:rFonts w:cs="B Mitra"/>
                <w:rtl/>
              </w:rPr>
              <w:t>فصل 3-</w:t>
            </w:r>
            <w:r w:rsidR="008A4EB0" w:rsidRPr="00CB4422">
              <w:rPr>
                <w:rFonts w:asciiTheme="minorHAnsi" w:eastAsiaTheme="minorEastAsia" w:hAnsiTheme="minorHAnsi" w:cs="B Mitra"/>
                <w:b w:val="0"/>
                <w:bCs w:val="0"/>
                <w:sz w:val="22"/>
                <w:szCs w:val="22"/>
                <w:lang w:bidi="ar-SA"/>
              </w:rPr>
              <w:tab/>
            </w:r>
            <w:r w:rsidR="008A4EB0" w:rsidRPr="00CB4422">
              <w:rPr>
                <w:rStyle w:val="Hyperlink"/>
                <w:rFonts w:cs="B Mitra"/>
                <w:rtl/>
              </w:rPr>
              <w:t>بررس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مال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Style w:val="Hyperlink"/>
                <w:rFonts w:cs="B Mitra"/>
                <w:rtl/>
              </w:rPr>
              <w:t xml:space="preserve"> و اقتصاد</w:t>
            </w:r>
            <w:r w:rsidR="008A4EB0" w:rsidRPr="00CB4422">
              <w:rPr>
                <w:rStyle w:val="Hyperlink"/>
                <w:rFonts w:cs="B Mitra" w:hint="cs"/>
                <w:rtl/>
              </w:rPr>
              <w:t>ی</w:t>
            </w:r>
            <w:r w:rsidR="008A4EB0" w:rsidRPr="00CB4422">
              <w:rPr>
                <w:rFonts w:cs="B Mitra"/>
                <w:webHidden/>
              </w:rPr>
              <w:tab/>
            </w:r>
            <w:r w:rsidR="008A4EB0" w:rsidRPr="00CB4422">
              <w:rPr>
                <w:rFonts w:cs="B Mitra"/>
                <w:webHidden/>
              </w:rPr>
              <w:fldChar w:fldCharType="begin"/>
            </w:r>
            <w:r w:rsidR="008A4EB0" w:rsidRPr="00CB4422">
              <w:rPr>
                <w:rFonts w:cs="B Mitra"/>
                <w:webHidden/>
              </w:rPr>
              <w:instrText xml:space="preserve"> PAGEREF _Toc235020296 \h </w:instrText>
            </w:r>
            <w:r w:rsidR="008A4EB0" w:rsidRPr="00CB4422">
              <w:rPr>
                <w:rFonts w:cs="B Mitra"/>
                <w:webHidden/>
              </w:rPr>
            </w:r>
            <w:r w:rsidR="008A4EB0" w:rsidRPr="00CB4422">
              <w:rPr>
                <w:rFonts w:cs="B Mitra"/>
                <w:webHidden/>
              </w:rPr>
              <w:fldChar w:fldCharType="separate"/>
            </w:r>
            <w:r w:rsidR="00CB4422">
              <w:rPr>
                <w:rFonts w:cs="B Mitra"/>
                <w:webHidden/>
                <w:rtl/>
              </w:rPr>
              <w:t>7</w:t>
            </w:r>
            <w:r w:rsidR="008A4EB0" w:rsidRPr="00CB4422">
              <w:rPr>
                <w:rFonts w:cs="B Mitra"/>
                <w:webHidden/>
              </w:rPr>
              <w:fldChar w:fldCharType="end"/>
            </w:r>
          </w:hyperlink>
        </w:p>
        <w:p w14:paraId="6BD10D7D" w14:textId="0274FFA1" w:rsidR="00C5127D" w:rsidRDefault="00C5127D" w:rsidP="008A4EB0">
          <w:r w:rsidRPr="00F73A01">
            <w:rPr>
              <w:rFonts w:ascii="B Mitra" w:hAnsi="B Mitra"/>
              <w:noProof/>
              <w:sz w:val="28"/>
              <w:lang w:bidi="fa-IR"/>
            </w:rPr>
            <w:fldChar w:fldCharType="end"/>
          </w:r>
        </w:p>
      </w:sdtContent>
    </w:sdt>
    <w:p w14:paraId="5637EEE1" w14:textId="1D38FB32" w:rsidR="00266140" w:rsidRDefault="00266140" w:rsidP="009753B7">
      <w:pPr>
        <w:rPr>
          <w:color w:val="000000" w:themeColor="text1"/>
          <w:rtl/>
          <w:lang w:bidi="fa-IR"/>
        </w:rPr>
      </w:pPr>
    </w:p>
    <w:p w14:paraId="2E097E3D" w14:textId="7DC7FEE4" w:rsidR="00D41130" w:rsidRDefault="00D41130" w:rsidP="009753B7">
      <w:pPr>
        <w:rPr>
          <w:color w:val="000000" w:themeColor="text1"/>
          <w:rtl/>
          <w:lang w:bidi="fa-IR"/>
        </w:rPr>
      </w:pPr>
    </w:p>
    <w:p w14:paraId="7C8A7F57" w14:textId="68441906" w:rsidR="00D41130" w:rsidRDefault="00D41130" w:rsidP="009753B7">
      <w:pPr>
        <w:rPr>
          <w:color w:val="000000" w:themeColor="text1"/>
          <w:rtl/>
          <w:lang w:bidi="fa-IR"/>
        </w:rPr>
      </w:pPr>
    </w:p>
    <w:p w14:paraId="1780F517" w14:textId="49473B23" w:rsidR="00D41130" w:rsidRDefault="00D41130" w:rsidP="009753B7">
      <w:pPr>
        <w:rPr>
          <w:color w:val="000000" w:themeColor="text1"/>
          <w:rtl/>
          <w:lang w:bidi="fa-IR"/>
        </w:rPr>
      </w:pPr>
    </w:p>
    <w:p w14:paraId="383095CE" w14:textId="79BFB2BF" w:rsidR="00D41130" w:rsidRDefault="00D41130" w:rsidP="009753B7">
      <w:pPr>
        <w:rPr>
          <w:color w:val="000000" w:themeColor="text1"/>
          <w:rtl/>
          <w:lang w:bidi="fa-IR"/>
        </w:rPr>
        <w:sectPr w:rsidR="00D41130" w:rsidSect="00027525">
          <w:headerReference w:type="even" r:id="rId15"/>
          <w:headerReference w:type="default" r:id="rId16"/>
          <w:headerReference w:type="first" r:id="rId17"/>
          <w:pgSz w:w="11907" w:h="16840" w:code="9"/>
          <w:pgMar w:top="474" w:right="1418" w:bottom="1134" w:left="1134" w:header="425" w:footer="510" w:gutter="0"/>
          <w:cols w:space="708"/>
          <w:titlePg/>
          <w:docGrid w:linePitch="360"/>
        </w:sectPr>
      </w:pPr>
    </w:p>
    <w:p w14:paraId="77CE5ABB" w14:textId="77777777" w:rsidR="009D1D37" w:rsidRPr="009D1D37" w:rsidRDefault="009D1D37" w:rsidP="008A4EB0">
      <w:pPr>
        <w:pStyle w:val="Heading1"/>
        <w:rPr>
          <w:rtl/>
        </w:rPr>
      </w:pPr>
      <w:bookmarkStart w:id="10" w:name="_Toc3019024"/>
      <w:bookmarkStart w:id="11" w:name="_Toc162950441"/>
      <w:bookmarkStart w:id="12" w:name="_Toc235020294"/>
      <w:bookmarkEnd w:id="0"/>
      <w:r w:rsidRPr="009D1D37">
        <w:rPr>
          <w:rtl/>
        </w:rPr>
        <w:t xml:space="preserve">بررسی اطلاعات شخصی </w:t>
      </w:r>
      <w:bookmarkEnd w:id="10"/>
      <w:r w:rsidRPr="009D1D37">
        <w:rPr>
          <w:rtl/>
        </w:rPr>
        <w:t>فرد متقاضی</w:t>
      </w:r>
      <w:bookmarkEnd w:id="11"/>
      <w:bookmarkEnd w:id="12"/>
    </w:p>
    <w:p w14:paraId="73762D16" w14:textId="77777777" w:rsidR="003075EA" w:rsidRPr="00AA644E" w:rsidRDefault="003075EA" w:rsidP="003075EA">
      <w:pPr>
        <w:spacing w:before="120"/>
        <w:ind w:firstLine="424"/>
        <w:rPr>
          <w:rFonts w:ascii="Times New Roman" w:hAnsi="Times New Roman" w:cs="B Mitra"/>
          <w:color w:val="FF0000"/>
          <w:szCs w:val="24"/>
          <w:rtl/>
        </w:rPr>
      </w:pPr>
      <w:bookmarkStart w:id="13" w:name="_Toc401651488"/>
      <w:bookmarkStart w:id="14" w:name="_Toc419811049"/>
      <w:bookmarkStart w:id="15" w:name="_Toc3019025"/>
      <w:bookmarkStart w:id="16" w:name="_Toc373158770"/>
      <w:bookmarkStart w:id="17" w:name="_Toc373159074"/>
      <w:bookmarkStart w:id="18" w:name="_Toc373159853"/>
      <w:bookmarkStart w:id="19" w:name="_Toc373160049"/>
      <w:bookmarkStart w:id="20" w:name="_Toc373160303"/>
      <w:bookmarkStart w:id="21" w:name="_Toc373160565"/>
      <w:bookmarkStart w:id="22" w:name="_Toc373160791"/>
      <w:bookmarkStart w:id="23" w:name="_Toc373160880"/>
      <w:bookmarkStart w:id="24" w:name="_Toc373158773"/>
      <w:bookmarkStart w:id="25" w:name="_Toc373159077"/>
      <w:bookmarkStart w:id="26" w:name="_Toc373159856"/>
      <w:bookmarkStart w:id="27" w:name="_Toc373160052"/>
      <w:bookmarkStart w:id="28" w:name="_Toc373160306"/>
      <w:bookmarkStart w:id="29" w:name="_Toc373160568"/>
      <w:bookmarkStart w:id="30" w:name="_Toc373160794"/>
      <w:bookmarkStart w:id="31" w:name="_Toc373160883"/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در این قسمت </w:t>
      </w:r>
      <w:r>
        <w:rPr>
          <w:rFonts w:ascii="Times New Roman" w:hAnsi="Times New Roman" w:cs="B Mitra" w:hint="cs"/>
          <w:color w:val="FF0000"/>
          <w:szCs w:val="24"/>
          <w:rtl/>
        </w:rPr>
        <w:t xml:space="preserve">به اطلاعات </w:t>
      </w:r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فرد درخواست‌کننده و </w:t>
      </w:r>
      <w:r>
        <w:rPr>
          <w:rFonts w:ascii="Times New Roman" w:hAnsi="Times New Roman" w:cs="B Mitra" w:hint="cs"/>
          <w:color w:val="FF0000"/>
          <w:szCs w:val="24"/>
          <w:rtl/>
        </w:rPr>
        <w:t>رزومه</w:t>
      </w:r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 </w:t>
      </w:r>
      <w:r>
        <w:rPr>
          <w:rFonts w:ascii="Times New Roman" w:hAnsi="Times New Roman" w:cs="B Mitra" w:hint="cs"/>
          <w:color w:val="FF0000"/>
          <w:szCs w:val="24"/>
          <w:rtl/>
        </w:rPr>
        <w:t>ایشان</w:t>
      </w:r>
      <w:r w:rsidRPr="00AA644E">
        <w:rPr>
          <w:rFonts w:ascii="Times New Roman" w:hAnsi="Times New Roman" w:cs="B Mitra" w:hint="cs"/>
          <w:color w:val="FF0000"/>
          <w:szCs w:val="24"/>
          <w:rtl/>
        </w:rPr>
        <w:t xml:space="preserve"> با محوریت طرح پیشنهادی برای دریافت تسهیلات پرداخته شود.</w:t>
      </w:r>
    </w:p>
    <w:p w14:paraId="4C34E7E9" w14:textId="77777777" w:rsidR="003075EA" w:rsidRPr="004C187A" w:rsidRDefault="003075EA" w:rsidP="003075EA">
      <w:pPr>
        <w:pStyle w:val="Heading2"/>
        <w:tabs>
          <w:tab w:val="num" w:pos="708"/>
        </w:tabs>
        <w:spacing w:before="120" w:after="0" w:line="240" w:lineRule="auto"/>
        <w:rPr>
          <w:rFonts w:ascii="Times New Roman" w:hAnsi="Times New Roman"/>
          <w:color w:val="000000" w:themeColor="text1"/>
          <w:szCs w:val="26"/>
          <w:rtl/>
        </w:rPr>
      </w:pPr>
      <w:r w:rsidRPr="004C187A">
        <w:rPr>
          <w:rFonts w:ascii="Times New Roman" w:hAnsi="Times New Roman" w:hint="cs"/>
          <w:color w:val="000000" w:themeColor="text1"/>
          <w:szCs w:val="26"/>
          <w:rtl/>
        </w:rPr>
        <w:t>اطلاعات هویتی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426"/>
        <w:gridCol w:w="5919"/>
      </w:tblGrid>
      <w:tr w:rsidR="003075EA" w:rsidRPr="00AA644E" w14:paraId="1F20BBEF" w14:textId="77777777" w:rsidTr="00EE24DE">
        <w:trPr>
          <w:trHeight w:val="344"/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24B1C391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نام و نام خانوادگی</w:t>
            </w:r>
          </w:p>
        </w:tc>
        <w:tc>
          <w:tcPr>
            <w:tcW w:w="3167" w:type="pct"/>
            <w:vAlign w:val="center"/>
          </w:tcPr>
          <w:p w14:paraId="52A8570F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601085BA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45D67F5D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شماره شناسنامه</w:t>
            </w:r>
          </w:p>
        </w:tc>
        <w:tc>
          <w:tcPr>
            <w:tcW w:w="3167" w:type="pct"/>
            <w:vAlign w:val="center"/>
          </w:tcPr>
          <w:p w14:paraId="50E0EDD3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75375339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74E714BF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شماره ملی</w:t>
            </w:r>
          </w:p>
        </w:tc>
        <w:tc>
          <w:tcPr>
            <w:tcW w:w="3167" w:type="pct"/>
            <w:vAlign w:val="center"/>
          </w:tcPr>
          <w:p w14:paraId="6013DDF8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0669850C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6680B3A1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تاریخ تولد</w:t>
            </w:r>
          </w:p>
        </w:tc>
        <w:tc>
          <w:tcPr>
            <w:tcW w:w="3167" w:type="pct"/>
            <w:vAlign w:val="center"/>
          </w:tcPr>
          <w:p w14:paraId="7278267D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4752996A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7AFC0730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تلفن ثابت و تلفن همراه</w:t>
            </w:r>
          </w:p>
        </w:tc>
        <w:tc>
          <w:tcPr>
            <w:tcW w:w="3167" w:type="pct"/>
            <w:vAlign w:val="center"/>
          </w:tcPr>
          <w:p w14:paraId="31ACA56A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7147D066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46D46368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پست الکترونیکی</w:t>
            </w:r>
          </w:p>
        </w:tc>
        <w:tc>
          <w:tcPr>
            <w:tcW w:w="3167" w:type="pct"/>
            <w:vAlign w:val="center"/>
          </w:tcPr>
          <w:p w14:paraId="5CF655D6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3075EA" w:rsidRPr="00AA644E" w14:paraId="71BADAC0" w14:textId="77777777" w:rsidTr="006474F4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379C7DFC" w14:textId="77777777" w:rsidR="003075EA" w:rsidRPr="00AA644E" w:rsidRDefault="003075EA" w:rsidP="006474F4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AA644E">
              <w:rPr>
                <w:rFonts w:cs="B Mitra" w:hint="cs"/>
                <w:b/>
                <w:bCs/>
                <w:color w:val="000000" w:themeColor="text1"/>
                <w:sz w:val="18"/>
                <w:szCs w:val="20"/>
                <w:rtl/>
                <w:lang w:val="x-none" w:eastAsia="x-none"/>
              </w:rPr>
              <w:t>آدرس محل کار</w:t>
            </w:r>
          </w:p>
        </w:tc>
        <w:tc>
          <w:tcPr>
            <w:tcW w:w="3167" w:type="pct"/>
            <w:vAlign w:val="center"/>
          </w:tcPr>
          <w:p w14:paraId="0999F0E3" w14:textId="77777777" w:rsidR="003075EA" w:rsidRPr="005E16BD" w:rsidRDefault="003075EA" w:rsidP="006474F4">
            <w:pPr>
              <w:spacing w:line="240" w:lineRule="auto"/>
              <w:jc w:val="center"/>
              <w:rPr>
                <w:rFonts w:cs="B Mitra"/>
                <w:sz w:val="20"/>
                <w:szCs w:val="22"/>
                <w:rtl/>
              </w:rPr>
            </w:pP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tr w:rsidR="00670292" w:rsidRPr="008A7313" w14:paraId="3913E50A" w14:textId="77777777" w:rsidTr="00725B65">
        <w:trPr>
          <w:jc w:val="center"/>
        </w:trPr>
        <w:tc>
          <w:tcPr>
            <w:tcW w:w="1833" w:type="pct"/>
            <w:shd w:val="clear" w:color="auto" w:fill="C2D69B" w:themeFill="accent3" w:themeFillTint="99"/>
            <w:vAlign w:val="center"/>
          </w:tcPr>
          <w:p w14:paraId="1AC1EF12" w14:textId="798D9071" w:rsidR="00670292" w:rsidRPr="004C30CF" w:rsidRDefault="00670292" w:rsidP="0067029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مبلغ و نوع </w:t>
            </w:r>
            <w:r w:rsidR="00B4461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حمایت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درخواستی متقاضی(میلیون ریال)</w:t>
            </w:r>
          </w:p>
        </w:tc>
        <w:tc>
          <w:tcPr>
            <w:tcW w:w="3167" w:type="pct"/>
            <w:vAlign w:val="center"/>
          </w:tcPr>
          <w:p w14:paraId="1CFD362C" w14:textId="77777777" w:rsidR="00670292" w:rsidRPr="008A7313" w:rsidRDefault="00670292" w:rsidP="00670292">
            <w:pPr>
              <w:spacing w:line="240" w:lineRule="auto"/>
              <w:jc w:val="center"/>
              <w:rPr>
                <w:color w:val="000000" w:themeColor="text1"/>
                <w:sz w:val="22"/>
                <w:szCs w:val="24"/>
                <w:rtl/>
                <w:lang w:val="x-none" w:eastAsia="x-none"/>
              </w:rPr>
            </w:pPr>
          </w:p>
        </w:tc>
      </w:tr>
    </w:tbl>
    <w:p w14:paraId="4B468D2B" w14:textId="77777777" w:rsidR="00F50EF2" w:rsidRPr="004F6188" w:rsidRDefault="00F50EF2" w:rsidP="004F6188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</w:pPr>
    </w:p>
    <w:p w14:paraId="4C759B5D" w14:textId="77777777" w:rsidR="00B82433" w:rsidRPr="00B82433" w:rsidRDefault="00B82433" w:rsidP="00B82433">
      <w:pPr>
        <w:keepNext/>
        <w:numPr>
          <w:ilvl w:val="1"/>
          <w:numId w:val="3"/>
        </w:numPr>
        <w:tabs>
          <w:tab w:val="clear" w:pos="576"/>
          <w:tab w:val="num" w:pos="708"/>
          <w:tab w:val="num" w:pos="756"/>
        </w:tabs>
        <w:spacing w:before="120" w:line="240" w:lineRule="auto"/>
        <w:ind w:left="851" w:hanging="851"/>
        <w:jc w:val="left"/>
        <w:outlineLvl w:val="1"/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</w:pPr>
      <w:bookmarkStart w:id="32" w:name="_Toc419811050"/>
      <w:bookmarkStart w:id="33" w:name="_Toc401651489"/>
      <w:r w:rsidRPr="00B82433"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  <w:t>سوابق تحصیلی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951"/>
        <w:gridCol w:w="2757"/>
        <w:gridCol w:w="1955"/>
        <w:gridCol w:w="1890"/>
        <w:gridCol w:w="1792"/>
      </w:tblGrid>
      <w:tr w:rsidR="00B82433" w:rsidRPr="00B82433" w14:paraId="692E0E2C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56D60A1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475" w:type="pct"/>
            <w:shd w:val="clear" w:color="auto" w:fill="C2D69B" w:themeFill="accent3" w:themeFillTint="99"/>
            <w:vAlign w:val="center"/>
          </w:tcPr>
          <w:p w14:paraId="6C4DDCE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نام دانشگاه/موسسه</w:t>
            </w:r>
          </w:p>
        </w:tc>
        <w:tc>
          <w:tcPr>
            <w:tcW w:w="1046" w:type="pct"/>
            <w:shd w:val="clear" w:color="auto" w:fill="C2D69B" w:themeFill="accent3" w:themeFillTint="99"/>
            <w:vAlign w:val="center"/>
          </w:tcPr>
          <w:p w14:paraId="021FC3B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مدرک تحصیلی</w:t>
            </w:r>
          </w:p>
        </w:tc>
        <w:tc>
          <w:tcPr>
            <w:tcW w:w="1011" w:type="pct"/>
            <w:shd w:val="clear" w:color="auto" w:fill="C2D69B" w:themeFill="accent3" w:themeFillTint="99"/>
            <w:vAlign w:val="center"/>
          </w:tcPr>
          <w:p w14:paraId="17A3EF7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پروژه/پایان‌نامه</w:t>
            </w:r>
          </w:p>
        </w:tc>
        <w:tc>
          <w:tcPr>
            <w:tcW w:w="959" w:type="pct"/>
            <w:shd w:val="clear" w:color="auto" w:fill="C2D69B" w:themeFill="accent3" w:themeFillTint="99"/>
            <w:vAlign w:val="center"/>
          </w:tcPr>
          <w:p w14:paraId="0726739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معدل</w:t>
            </w:r>
          </w:p>
        </w:tc>
      </w:tr>
      <w:tr w:rsidR="00B82433" w:rsidRPr="00B82433" w14:paraId="404D7824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6E29A68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E4A5B40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659B8D6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1B8D6D0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1B9BBA7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3F2AB488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7706E227" w14:textId="77777777" w:rsidR="00B82433" w:rsidRPr="00B82433" w:rsidRDefault="00B82433" w:rsidP="00B82433">
            <w:pPr>
              <w:jc w:val="center"/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E1EF3A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6475D5F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179F049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4A8082E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4335E0E9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45C8C5D" w14:textId="77777777" w:rsidR="00B82433" w:rsidRPr="00B82433" w:rsidRDefault="00B82433" w:rsidP="00B82433">
            <w:pPr>
              <w:jc w:val="center"/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4D81A62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01CFDBE5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1E339CB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3D10A92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1A50F7ED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050216C7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eastAsia="Calibri" w:hAnsi="Times New Roman" w:cs="B Mitra"/>
                <w:b/>
                <w:bCs/>
                <w:color w:val="000000" w:themeColor="text1"/>
                <w:kern w:val="24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3C30726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29A10C3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225F7CE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4448076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2F43FC17" w14:textId="77777777" w:rsidR="00B82433" w:rsidRPr="00B82433" w:rsidRDefault="00B82433" w:rsidP="00B82433">
      <w:pPr>
        <w:spacing w:line="240" w:lineRule="auto"/>
        <w:rPr>
          <w:rFonts w:ascii="Times New Roman" w:hAnsi="Times New Roman" w:cs="B Mitra"/>
          <w:b/>
          <w:bCs/>
          <w:sz w:val="14"/>
          <w:szCs w:val="16"/>
          <w:u w:val="single"/>
          <w:lang w:bidi="fa-IR"/>
        </w:rPr>
      </w:pPr>
    </w:p>
    <w:p w14:paraId="5E2AD2A6" w14:textId="77777777" w:rsidR="00B82433" w:rsidRPr="00B82433" w:rsidRDefault="00B82433" w:rsidP="00B82433">
      <w:pPr>
        <w:keepNext/>
        <w:numPr>
          <w:ilvl w:val="1"/>
          <w:numId w:val="3"/>
        </w:numPr>
        <w:tabs>
          <w:tab w:val="clear" w:pos="576"/>
          <w:tab w:val="num" w:pos="708"/>
        </w:tabs>
        <w:spacing w:before="120" w:line="240" w:lineRule="auto"/>
        <w:ind w:left="851" w:hanging="851"/>
        <w:jc w:val="left"/>
        <w:outlineLvl w:val="1"/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</w:pPr>
      <w:r w:rsidRPr="00B82433"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  <w:t>سوابق شغلی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951"/>
        <w:gridCol w:w="2757"/>
        <w:gridCol w:w="1955"/>
        <w:gridCol w:w="1890"/>
        <w:gridCol w:w="1792"/>
      </w:tblGrid>
      <w:tr w:rsidR="00B82433" w:rsidRPr="00B82433" w14:paraId="43A539B3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BE0116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475" w:type="pct"/>
            <w:shd w:val="clear" w:color="auto" w:fill="C2D69B" w:themeFill="accent3" w:themeFillTint="99"/>
            <w:vAlign w:val="center"/>
          </w:tcPr>
          <w:p w14:paraId="4E089A3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نام شرکت/موسسه/نهاد /سازمان</w:t>
            </w:r>
          </w:p>
        </w:tc>
        <w:tc>
          <w:tcPr>
            <w:tcW w:w="1046" w:type="pct"/>
            <w:shd w:val="clear" w:color="auto" w:fill="C2D69B" w:themeFill="accent3" w:themeFillTint="99"/>
            <w:vAlign w:val="center"/>
          </w:tcPr>
          <w:p w14:paraId="3B11559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سمت شغلی</w:t>
            </w:r>
          </w:p>
        </w:tc>
        <w:tc>
          <w:tcPr>
            <w:tcW w:w="1011" w:type="pct"/>
            <w:shd w:val="clear" w:color="auto" w:fill="C2D69B" w:themeFill="accent3" w:themeFillTint="99"/>
            <w:vAlign w:val="center"/>
          </w:tcPr>
          <w:p w14:paraId="230CAC3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تاریخ استخدام</w:t>
            </w:r>
          </w:p>
        </w:tc>
        <w:tc>
          <w:tcPr>
            <w:tcW w:w="959" w:type="pct"/>
            <w:shd w:val="clear" w:color="auto" w:fill="C2D69B" w:themeFill="accent3" w:themeFillTint="99"/>
            <w:vAlign w:val="center"/>
          </w:tcPr>
          <w:p w14:paraId="38377C3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مدت فعالیت (ماه)</w:t>
            </w:r>
          </w:p>
        </w:tc>
      </w:tr>
      <w:tr w:rsidR="00B82433" w:rsidRPr="00B82433" w14:paraId="4BD35501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4A35B33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79EE7ED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4D8479E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6E45B2E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02ECA71A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259DD3CB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0570E8ED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7A4833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5D4BD5B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415382E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3BD2EB6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49503ED1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2D2D283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5CE2B52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004D1AB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290603F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66D30AB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27675A5A" w14:textId="77777777" w:rsidTr="006474F4">
        <w:trPr>
          <w:jc w:val="center"/>
        </w:trPr>
        <w:tc>
          <w:tcPr>
            <w:tcW w:w="5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686B450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1475" w:type="pct"/>
            <w:shd w:val="clear" w:color="auto" w:fill="FFFFFF"/>
            <w:vAlign w:val="center"/>
          </w:tcPr>
          <w:p w14:paraId="18C0397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46" w:type="pct"/>
            <w:shd w:val="clear" w:color="auto" w:fill="FFFFFF"/>
            <w:vAlign w:val="center"/>
          </w:tcPr>
          <w:p w14:paraId="2169E40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1" w:type="pct"/>
            <w:shd w:val="clear" w:color="auto" w:fill="FFFFFF"/>
          </w:tcPr>
          <w:p w14:paraId="765E7B5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59" w:type="pct"/>
            <w:shd w:val="clear" w:color="auto" w:fill="FFFFFF"/>
            <w:vAlign w:val="center"/>
          </w:tcPr>
          <w:p w14:paraId="21ADE64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43020982" w14:textId="77777777" w:rsidR="00B82433" w:rsidRPr="00B82433" w:rsidRDefault="00B82433" w:rsidP="00B82433">
      <w:pPr>
        <w:keepNext/>
        <w:numPr>
          <w:ilvl w:val="1"/>
          <w:numId w:val="3"/>
        </w:numPr>
        <w:tabs>
          <w:tab w:val="clear" w:pos="576"/>
          <w:tab w:val="num" w:pos="756"/>
        </w:tabs>
        <w:spacing w:before="120" w:line="240" w:lineRule="auto"/>
        <w:ind w:left="756"/>
        <w:jc w:val="left"/>
        <w:outlineLvl w:val="1"/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</w:pPr>
      <w:r w:rsidRPr="00B82433">
        <w:rPr>
          <w:rFonts w:ascii="Times New Roman" w:hAnsi="Times New Roman" w:cs="B Titr"/>
          <w:b/>
          <w:bCs/>
          <w:color w:val="000000" w:themeColor="text1"/>
          <w:sz w:val="26"/>
          <w:szCs w:val="26"/>
          <w:rtl/>
        </w:rPr>
        <w:t>سوابق علمی و پژوهشی</w:t>
      </w:r>
    </w:p>
    <w:p w14:paraId="40339FC3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szCs w:val="24"/>
          <w:rtl/>
        </w:rPr>
      </w:pPr>
      <w:r w:rsidRPr="00B82433">
        <w:rPr>
          <w:rFonts w:ascii="Times New Roman" w:hAnsi="Times New Roman" w:cs="B Titr"/>
          <w:b/>
          <w:bCs/>
          <w:szCs w:val="24"/>
          <w:rtl/>
        </w:rPr>
        <w:t>مقالات منتشرشده و کتاب‌های چاپ‌شده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2175"/>
        <w:gridCol w:w="1846"/>
        <w:gridCol w:w="1058"/>
        <w:gridCol w:w="1845"/>
        <w:gridCol w:w="1843"/>
      </w:tblGrid>
      <w:tr w:rsidR="00B82433" w:rsidRPr="00B82433" w14:paraId="14DE65F6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1784C60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164" w:type="pct"/>
            <w:shd w:val="clear" w:color="auto" w:fill="C2D69B" w:themeFill="accent3" w:themeFillTint="99"/>
            <w:vAlign w:val="center"/>
          </w:tcPr>
          <w:p w14:paraId="5BAD80E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مقاله/کتاب</w:t>
            </w:r>
          </w:p>
        </w:tc>
        <w:tc>
          <w:tcPr>
            <w:tcW w:w="988" w:type="pct"/>
            <w:shd w:val="clear" w:color="auto" w:fill="C2D69B" w:themeFill="accent3" w:themeFillTint="99"/>
            <w:vAlign w:val="center"/>
          </w:tcPr>
          <w:p w14:paraId="2A37555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نویسندگان</w:t>
            </w:r>
          </w:p>
        </w:tc>
        <w:tc>
          <w:tcPr>
            <w:tcW w:w="566" w:type="pct"/>
            <w:shd w:val="clear" w:color="auto" w:fill="C2D69B" w:themeFill="accent3" w:themeFillTint="99"/>
            <w:vAlign w:val="center"/>
          </w:tcPr>
          <w:p w14:paraId="27D1DD9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سال انتشار</w:t>
            </w:r>
          </w:p>
        </w:tc>
        <w:tc>
          <w:tcPr>
            <w:tcW w:w="987" w:type="pct"/>
            <w:shd w:val="clear" w:color="auto" w:fill="C2D69B" w:themeFill="accent3" w:themeFillTint="99"/>
            <w:vAlign w:val="center"/>
          </w:tcPr>
          <w:p w14:paraId="392FEFA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ناشر</w:t>
            </w:r>
          </w:p>
        </w:tc>
        <w:tc>
          <w:tcPr>
            <w:tcW w:w="986" w:type="pct"/>
            <w:shd w:val="clear" w:color="auto" w:fill="C2D69B" w:themeFill="accent3" w:themeFillTint="99"/>
            <w:vAlign w:val="center"/>
          </w:tcPr>
          <w:p w14:paraId="7F08EFA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سایت ناشر</w:t>
            </w:r>
          </w:p>
        </w:tc>
      </w:tr>
      <w:tr w:rsidR="00B82433" w:rsidRPr="00B82433" w14:paraId="6439E5A8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2FA39C0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44865B1C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71620B4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59576EE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0A471C3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6511501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554E8F3B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1C2C486F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69E37B1A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56F677C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485EC7C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7722914D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042D34C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1620631F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41D9BB93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58FDDAE1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1DC2D9D5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572B900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3D41399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0A4BB9B7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30AFED7E" w14:textId="77777777" w:rsidTr="006474F4">
        <w:trPr>
          <w:jc w:val="center"/>
        </w:trPr>
        <w:tc>
          <w:tcPr>
            <w:tcW w:w="309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7387543B" w14:textId="77777777" w:rsidR="00B82433" w:rsidRPr="00B82433" w:rsidRDefault="00B82433" w:rsidP="00B82433">
            <w:pPr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....</w:t>
            </w:r>
          </w:p>
        </w:tc>
        <w:tc>
          <w:tcPr>
            <w:tcW w:w="1164" w:type="pct"/>
            <w:shd w:val="clear" w:color="auto" w:fill="FFFFFF"/>
            <w:vAlign w:val="center"/>
          </w:tcPr>
          <w:p w14:paraId="29B74F9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8" w:type="pct"/>
            <w:shd w:val="clear" w:color="auto" w:fill="FFFFFF"/>
            <w:vAlign w:val="center"/>
          </w:tcPr>
          <w:p w14:paraId="787482D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566" w:type="pct"/>
            <w:shd w:val="clear" w:color="auto" w:fill="FFFFFF"/>
          </w:tcPr>
          <w:p w14:paraId="28CCFE3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5B40C111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986" w:type="pct"/>
            <w:shd w:val="clear" w:color="auto" w:fill="FFFFFF"/>
          </w:tcPr>
          <w:p w14:paraId="5E3BA18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6836B883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szCs w:val="24"/>
          <w:rtl/>
        </w:rPr>
      </w:pPr>
      <w:r w:rsidRPr="00B82433">
        <w:rPr>
          <w:rFonts w:ascii="Times New Roman" w:hAnsi="Times New Roman" w:cs="B Titr"/>
          <w:b/>
          <w:bCs/>
          <w:szCs w:val="24"/>
          <w:rtl/>
        </w:rPr>
        <w:t>طرح‌های تحقیقاتی</w:t>
      </w:r>
    </w:p>
    <w:tbl>
      <w:tblPr>
        <w:bidiVisual/>
        <w:tblW w:w="5018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6698"/>
        <w:gridCol w:w="1897"/>
      </w:tblGrid>
      <w:tr w:rsidR="00B82433" w:rsidRPr="00B82433" w14:paraId="29279280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16516D35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4CD74825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 طرح</w:t>
            </w: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79F78EA0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سال انجام طرح</w:t>
            </w:r>
          </w:p>
        </w:tc>
      </w:tr>
      <w:tr w:rsidR="00B82433" w:rsidRPr="00B82433" w14:paraId="797114B7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6E2C146F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18E1A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</w:tcPr>
          <w:p w14:paraId="5195C345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4C807818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0234AAD8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8AC569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</w:tcPr>
          <w:p w14:paraId="1BC415A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38790332" w14:textId="77777777" w:rsidTr="006474F4">
        <w:trPr>
          <w:jc w:val="center"/>
        </w:trPr>
        <w:tc>
          <w:tcPr>
            <w:tcW w:w="4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2D69B" w:themeFill="accent3" w:themeFillTint="99"/>
            <w:vAlign w:val="center"/>
          </w:tcPr>
          <w:p w14:paraId="778C2049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3574" w:type="pct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BF7C1E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012" w:type="pct"/>
            <w:tcBorders>
              <w:top w:val="single" w:sz="2" w:space="0" w:color="000000"/>
              <w:bottom w:val="single" w:sz="2" w:space="0" w:color="000000"/>
            </w:tcBorders>
          </w:tcPr>
          <w:p w14:paraId="2E095E7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4518C034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szCs w:val="24"/>
          <w:rtl/>
        </w:rPr>
      </w:pPr>
      <w:bookmarkStart w:id="34" w:name="_Hlk156402042"/>
      <w:r w:rsidRPr="00B82433">
        <w:rPr>
          <w:rFonts w:ascii="Times New Roman" w:hAnsi="Times New Roman" w:cs="B Titr"/>
          <w:b/>
          <w:bCs/>
          <w:szCs w:val="24"/>
          <w:rtl/>
        </w:rPr>
        <w:t>گواهینامه‌ها/افتخارات: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5"/>
        <w:gridCol w:w="3217"/>
        <w:gridCol w:w="2503"/>
        <w:gridCol w:w="2620"/>
      </w:tblGrid>
      <w:tr w:rsidR="00B82433" w:rsidRPr="00B82433" w14:paraId="1FDFB095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1926D45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721" w:type="pct"/>
            <w:shd w:val="clear" w:color="auto" w:fill="C2D69B" w:themeFill="accent3" w:themeFillTint="99"/>
            <w:vAlign w:val="center"/>
          </w:tcPr>
          <w:p w14:paraId="4976DCDD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عنوان</w:t>
            </w:r>
          </w:p>
        </w:tc>
        <w:tc>
          <w:tcPr>
            <w:tcW w:w="1339" w:type="pct"/>
            <w:shd w:val="clear" w:color="auto" w:fill="C2D69B" w:themeFill="accent3" w:themeFillTint="99"/>
            <w:vAlign w:val="center"/>
          </w:tcPr>
          <w:p w14:paraId="7003DA3B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مرجع صادرکننده</w:t>
            </w:r>
          </w:p>
        </w:tc>
        <w:tc>
          <w:tcPr>
            <w:tcW w:w="1402" w:type="pct"/>
            <w:shd w:val="clear" w:color="auto" w:fill="C2D69B" w:themeFill="accent3" w:themeFillTint="99"/>
            <w:vAlign w:val="center"/>
          </w:tcPr>
          <w:p w14:paraId="5ED8025E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تاریخ دریافت</w:t>
            </w:r>
          </w:p>
        </w:tc>
      </w:tr>
      <w:tr w:rsidR="00B82433" w:rsidRPr="00B82433" w14:paraId="4A5F1FFE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3861533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29E833E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4C1BC76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60BCE9B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0099C327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3E5B3F8C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4DA1A36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4D0622BF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7F6FD70B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197B6657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5E04FEA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296685F3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5D2D7442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33D1FA48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  <w:tr w:rsidR="00B82433" w:rsidRPr="00B82433" w14:paraId="7627B680" w14:textId="77777777" w:rsidTr="006474F4">
        <w:trPr>
          <w:jc w:val="center"/>
        </w:trPr>
        <w:tc>
          <w:tcPr>
            <w:tcW w:w="538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2E11C457" w14:textId="77777777" w:rsidR="00B82433" w:rsidRPr="00B82433" w:rsidRDefault="00B82433" w:rsidP="00B82433">
            <w:pPr>
              <w:tabs>
                <w:tab w:val="decimal" w:pos="-3829"/>
              </w:tabs>
              <w:spacing w:line="240" w:lineRule="auto"/>
              <w:jc w:val="center"/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</w:pPr>
            <w:r w:rsidRPr="00B82433">
              <w:rPr>
                <w:rFonts w:ascii="Times New Roman" w:hAnsi="Times New Roman" w:cs="B Mitra"/>
                <w:b/>
                <w:bCs/>
                <w:color w:val="000000" w:themeColor="text1"/>
                <w:sz w:val="18"/>
                <w:szCs w:val="20"/>
                <w:rtl/>
                <w:lang w:bidi="fa-IR"/>
              </w:rPr>
              <w:t>...</w:t>
            </w:r>
          </w:p>
        </w:tc>
        <w:tc>
          <w:tcPr>
            <w:tcW w:w="1721" w:type="pct"/>
            <w:shd w:val="clear" w:color="auto" w:fill="FFFFFF"/>
            <w:vAlign w:val="center"/>
          </w:tcPr>
          <w:p w14:paraId="7AA601F0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339" w:type="pct"/>
            <w:shd w:val="clear" w:color="auto" w:fill="FFFFFF"/>
            <w:vAlign w:val="center"/>
          </w:tcPr>
          <w:p w14:paraId="4DA54734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  <w:tc>
          <w:tcPr>
            <w:tcW w:w="1402" w:type="pct"/>
            <w:shd w:val="clear" w:color="auto" w:fill="FFFFFF"/>
            <w:vAlign w:val="center"/>
          </w:tcPr>
          <w:p w14:paraId="58A968D6" w14:textId="77777777" w:rsidR="00B82433" w:rsidRPr="00B82433" w:rsidRDefault="00B82433" w:rsidP="00B82433">
            <w:pPr>
              <w:spacing w:line="240" w:lineRule="auto"/>
              <w:jc w:val="center"/>
              <w:rPr>
                <w:rFonts w:ascii="Times New Roman" w:hAnsi="Times New Roman" w:cs="B Mitra"/>
                <w:sz w:val="20"/>
                <w:szCs w:val="22"/>
                <w:rtl/>
              </w:rPr>
            </w:pPr>
          </w:p>
        </w:tc>
      </w:tr>
    </w:tbl>
    <w:p w14:paraId="6C9147C1" w14:textId="77777777" w:rsidR="00B82433" w:rsidRPr="00B82433" w:rsidRDefault="00B82433" w:rsidP="00B82433">
      <w:pPr>
        <w:spacing w:line="240" w:lineRule="auto"/>
        <w:rPr>
          <w:rFonts w:ascii="Times New Roman" w:hAnsi="Times New Roman" w:cs="B Mitra"/>
          <w:b/>
          <w:bCs/>
          <w:sz w:val="14"/>
          <w:szCs w:val="16"/>
          <w:u w:val="single"/>
          <w:rtl/>
          <w:lang w:bidi="fa-IR"/>
        </w:rPr>
      </w:pPr>
    </w:p>
    <w:p w14:paraId="1C7AAFAD" w14:textId="77777777" w:rsidR="00B82433" w:rsidRPr="00B82433" w:rsidRDefault="00B82433" w:rsidP="00B82433">
      <w:pPr>
        <w:keepNext/>
        <w:numPr>
          <w:ilvl w:val="2"/>
          <w:numId w:val="3"/>
        </w:numPr>
        <w:tabs>
          <w:tab w:val="clear" w:pos="1134"/>
          <w:tab w:val="num" w:pos="991"/>
          <w:tab w:val="num" w:pos="1224"/>
          <w:tab w:val="left" w:pos="1274"/>
        </w:tabs>
        <w:spacing w:before="120" w:line="240" w:lineRule="auto"/>
        <w:jc w:val="left"/>
        <w:outlineLvl w:val="2"/>
        <w:rPr>
          <w:rFonts w:ascii="Times New Roman" w:hAnsi="Times New Roman" w:cs="B Titr"/>
          <w:b/>
          <w:bCs/>
          <w:color w:val="000000" w:themeColor="text1"/>
          <w:sz w:val="20"/>
          <w:szCs w:val="24"/>
          <w:rtl/>
          <w:lang w:bidi="fa-IR"/>
        </w:rPr>
      </w:pPr>
      <w:r w:rsidRPr="00B82433">
        <w:rPr>
          <w:rFonts w:ascii="Times New Roman" w:hAnsi="Times New Roman" w:cs="B Titr"/>
          <w:b/>
          <w:bCs/>
          <w:color w:val="000000" w:themeColor="text1"/>
          <w:sz w:val="20"/>
          <w:szCs w:val="24"/>
          <w:rtl/>
          <w:lang w:bidi="fa-IR"/>
        </w:rPr>
        <w:t>سایر فعالیت‌ها</w:t>
      </w:r>
    </w:p>
    <w:p w14:paraId="29B23D5E" w14:textId="77777777" w:rsidR="00B82433" w:rsidRPr="00B82433" w:rsidRDefault="00B82433" w:rsidP="00B82433">
      <w:pPr>
        <w:rPr>
          <w:rFonts w:ascii="Times New Roman" w:hAnsi="Times New Roman" w:cs="B Mitra"/>
          <w:color w:val="FF0000"/>
          <w:szCs w:val="24"/>
          <w:lang w:bidi="fa-IR"/>
        </w:rPr>
      </w:pPr>
      <w:r w:rsidRPr="00B82433">
        <w:rPr>
          <w:rFonts w:ascii="Times New Roman" w:hAnsi="Times New Roman" w:cs="B Mitra"/>
          <w:color w:val="FF0000"/>
          <w:szCs w:val="24"/>
          <w:rtl/>
          <w:lang w:bidi="fa-IR"/>
        </w:rPr>
        <w:t>چنانچه مجری سوابق و سمت‌های اجرایی و همچنین سابقه داوری مقالات، عضویت در انجمن‌ها و... را دارد، ذکر نماید.</w:t>
      </w:r>
    </w:p>
    <w:bookmarkEnd w:id="34"/>
    <w:p w14:paraId="1D4555E2" w14:textId="77777777" w:rsidR="00C3501C" w:rsidRDefault="00C3501C" w:rsidP="00EA6D01">
      <w:pPr>
        <w:spacing w:before="120"/>
        <w:rPr>
          <w:rFonts w:ascii="Times New Roman" w:hAnsi="Times New Roman" w:cs="B Mitra"/>
          <w:rtl/>
        </w:rPr>
        <w:sectPr w:rsidR="00C3501C" w:rsidSect="00027525">
          <w:headerReference w:type="even" r:id="rId18"/>
          <w:headerReference w:type="default" r:id="rId19"/>
          <w:headerReference w:type="first" r:id="rId20"/>
          <w:pgSz w:w="11907" w:h="16840" w:code="9"/>
          <w:pgMar w:top="474" w:right="1418" w:bottom="1134" w:left="1134" w:header="425" w:footer="510" w:gutter="0"/>
          <w:cols w:space="708"/>
          <w:titlePg/>
          <w:docGrid w:linePitch="360"/>
        </w:sectPr>
      </w:pPr>
    </w:p>
    <w:p w14:paraId="5C8871C8" w14:textId="446C7773" w:rsidR="009753B7" w:rsidRDefault="009753B7" w:rsidP="009753B7">
      <w:pPr>
        <w:pStyle w:val="Heading1"/>
        <w:tabs>
          <w:tab w:val="num" w:pos="850"/>
        </w:tabs>
        <w:spacing w:before="120" w:after="0"/>
        <w:ind w:left="991" w:hanging="991"/>
        <w:rPr>
          <w:color w:val="000000" w:themeColor="text1"/>
          <w:sz w:val="28"/>
          <w:szCs w:val="28"/>
          <w:rtl/>
        </w:rPr>
      </w:pPr>
      <w:bookmarkStart w:id="35" w:name="_Toc3019047"/>
      <w:bookmarkStart w:id="36" w:name="_Toc23502029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A7313">
        <w:rPr>
          <w:rFonts w:hint="cs"/>
          <w:color w:val="000000" w:themeColor="text1"/>
          <w:sz w:val="28"/>
          <w:szCs w:val="28"/>
          <w:rtl/>
        </w:rPr>
        <w:t>بررسی بازار</w:t>
      </w:r>
      <w:bookmarkEnd w:id="35"/>
      <w:bookmarkEnd w:id="36"/>
    </w:p>
    <w:p w14:paraId="102F490D" w14:textId="3BE767EE" w:rsidR="006566CB" w:rsidRPr="00453B68" w:rsidRDefault="006566CB" w:rsidP="00453B68">
      <w:pPr>
        <w:pStyle w:val="ListParagraph"/>
        <w:numPr>
          <w:ilvl w:val="0"/>
          <w:numId w:val="13"/>
        </w:numPr>
        <w:bidi/>
        <w:rPr>
          <w:rFonts w:cs="B Mitra"/>
          <w:color w:val="FF0000"/>
          <w:szCs w:val="24"/>
          <w:rtl/>
        </w:rPr>
      </w:pPr>
      <w:r w:rsidRPr="00453B68">
        <w:rPr>
          <w:rFonts w:cs="B Mitra" w:hint="cs"/>
          <w:color w:val="FF0000"/>
          <w:szCs w:val="24"/>
          <w:rtl/>
        </w:rPr>
        <w:t>الی 3 صفحه)</w:t>
      </w:r>
    </w:p>
    <w:p w14:paraId="7981F0F3" w14:textId="16453943" w:rsidR="009753B7" w:rsidRPr="008A7313" w:rsidRDefault="009753B7" w:rsidP="00453B68">
      <w:pPr>
        <w:pStyle w:val="Heading2"/>
        <w:rPr>
          <w:rtl/>
          <w:lang w:bidi="fa-IR"/>
        </w:rPr>
      </w:pPr>
      <w:bookmarkStart w:id="37" w:name="_Toc419811076"/>
      <w:bookmarkStart w:id="38" w:name="_Toc3019048"/>
      <w:r w:rsidRPr="008A7313">
        <w:rPr>
          <w:rFonts w:hint="cs"/>
          <w:rtl/>
          <w:lang w:bidi="fa-IR"/>
        </w:rPr>
        <w:t>وضعیت عرضه</w:t>
      </w:r>
      <w:bookmarkEnd w:id="37"/>
      <w:bookmarkEnd w:id="38"/>
    </w:p>
    <w:p w14:paraId="09059EAE" w14:textId="1C8A9765" w:rsidR="009753B7" w:rsidRPr="00F20DF5" w:rsidRDefault="009753B7" w:rsidP="005C7702">
      <w:pPr>
        <w:spacing w:before="120"/>
        <w:rPr>
          <w:rFonts w:cs="B Mitra"/>
          <w:color w:val="FF0000"/>
          <w:szCs w:val="24"/>
          <w:rtl/>
        </w:rPr>
      </w:pPr>
      <w:r w:rsidRPr="00F20DF5">
        <w:rPr>
          <w:rFonts w:cs="B Mitra" w:hint="eastAsia"/>
          <w:color w:val="FF0000"/>
          <w:szCs w:val="24"/>
          <w:rtl/>
        </w:rPr>
        <w:t>در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ا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eastAsia"/>
          <w:color w:val="FF0000"/>
          <w:szCs w:val="24"/>
          <w:rtl/>
        </w:rPr>
        <w:t>ن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بخش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لازم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است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وضع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eastAsia"/>
          <w:color w:val="FF0000"/>
          <w:szCs w:val="24"/>
          <w:rtl/>
        </w:rPr>
        <w:t>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عرضه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cs"/>
          <w:color w:val="FF0000"/>
          <w:szCs w:val="24"/>
          <w:rtl/>
        </w:rPr>
        <w:t>محصول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شامل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تول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eastAsia"/>
          <w:color w:val="FF0000"/>
          <w:szCs w:val="24"/>
          <w:rtl/>
        </w:rPr>
        <w:t>د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داخل</w:t>
      </w:r>
      <w:r w:rsidRPr="00F20DF5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واردات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cs"/>
          <w:color w:val="FF0000"/>
          <w:szCs w:val="24"/>
          <w:rtl/>
        </w:rPr>
        <w:t>(بر اساس کدهای تعرفه گمرکی تخصیصی</w:t>
      </w:r>
      <w:r w:rsidR="004327E1">
        <w:rPr>
          <w:rFonts w:cs="B Mitra"/>
          <w:color w:val="FF0000"/>
          <w:szCs w:val="24"/>
          <w:rtl/>
        </w:rPr>
        <w:t>) در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="008419AB">
        <w:rPr>
          <w:rFonts w:cs="B Mitra"/>
          <w:color w:val="FF0000"/>
          <w:szCs w:val="24"/>
          <w:rtl/>
        </w:rPr>
        <w:t>سال‌ها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="004327E1">
        <w:rPr>
          <w:rFonts w:cs="B Mitra"/>
          <w:color w:val="FF0000"/>
          <w:szCs w:val="24"/>
          <w:rtl/>
        </w:rPr>
        <w:t>گذشته (</w:t>
      </w:r>
      <w:r w:rsidRPr="00F20DF5">
        <w:rPr>
          <w:rFonts w:cs="B Mitra" w:hint="eastAsia"/>
          <w:color w:val="FF0000"/>
          <w:szCs w:val="24"/>
          <w:rtl/>
        </w:rPr>
        <w:t>حداقل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="005C7702" w:rsidRPr="00F20DF5">
        <w:rPr>
          <w:rFonts w:cs="B Mitra" w:hint="cs"/>
          <w:color w:val="FF0000"/>
          <w:szCs w:val="24"/>
          <w:rtl/>
        </w:rPr>
        <w:t>2</w:t>
      </w:r>
      <w:r w:rsidR="004327E1">
        <w:rPr>
          <w:rFonts w:cs="B Mitra"/>
          <w:color w:val="FF0000"/>
          <w:szCs w:val="24"/>
          <w:rtl/>
        </w:rPr>
        <w:t xml:space="preserve"> سال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گذشته</w:t>
      </w:r>
      <w:r w:rsidRPr="00F20DF5">
        <w:rPr>
          <w:rFonts w:cs="B Mitra"/>
          <w:color w:val="FF0000"/>
          <w:szCs w:val="24"/>
          <w:rtl/>
        </w:rPr>
        <w:t>)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="0063075D">
        <w:rPr>
          <w:rFonts w:cs="B Mitra"/>
          <w:color w:val="FF0000"/>
          <w:szCs w:val="24"/>
          <w:rtl/>
        </w:rPr>
        <w:t>ارائه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گردد</w:t>
      </w:r>
      <w:r w:rsidRPr="00F20DF5">
        <w:rPr>
          <w:rFonts w:cs="B Mitra"/>
          <w:color w:val="FF0000"/>
          <w:szCs w:val="24"/>
          <w:rtl/>
        </w:rPr>
        <w:t>.</w:t>
      </w:r>
      <w:r w:rsidRPr="00F20DF5">
        <w:rPr>
          <w:rFonts w:cs="B Mitra" w:hint="cs"/>
          <w:color w:val="FF0000"/>
          <w:szCs w:val="24"/>
          <w:rtl/>
        </w:rPr>
        <w:t xml:space="preserve"> در این بخش، تعداد واحدهای فعال یا در دست اجرا، ظرفیت اسمی و روند تولید طی </w:t>
      </w:r>
      <w:r w:rsidR="008419AB">
        <w:rPr>
          <w:rFonts w:cs="B Mitra"/>
          <w:color w:val="FF0000"/>
          <w:szCs w:val="24"/>
          <w:rtl/>
        </w:rPr>
        <w:t>سال‌ها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گذشته،</w:t>
      </w:r>
      <w:r w:rsidR="004327E1">
        <w:rPr>
          <w:rFonts w:cs="B Mitra"/>
          <w:color w:val="FF0000"/>
          <w:szCs w:val="24"/>
          <w:rtl/>
        </w:rPr>
        <w:t xml:space="preserve"> تفک</w:t>
      </w:r>
      <w:r w:rsidR="004327E1">
        <w:rPr>
          <w:rFonts w:cs="B Mitra" w:hint="cs"/>
          <w:color w:val="FF0000"/>
          <w:szCs w:val="24"/>
          <w:rtl/>
        </w:rPr>
        <w:t>ی</w:t>
      </w:r>
      <w:r w:rsidR="004327E1">
        <w:rPr>
          <w:rFonts w:cs="B Mitra" w:hint="eastAsia"/>
          <w:color w:val="FF0000"/>
          <w:szCs w:val="24"/>
          <w:rtl/>
        </w:rPr>
        <w:t>ک</w:t>
      </w:r>
      <w:r w:rsidRPr="00F20DF5">
        <w:rPr>
          <w:rFonts w:cs="B Mitra" w:hint="cs"/>
          <w:color w:val="FF0000"/>
          <w:szCs w:val="24"/>
          <w:rtl/>
        </w:rPr>
        <w:t xml:space="preserve"> واحدهای اصلی تولیدکننده محصول به لحاظ سهم موجود از کل بازار </w:t>
      </w:r>
      <w:r w:rsidR="00CE1FB3">
        <w:rPr>
          <w:rFonts w:cs="B Mitra"/>
          <w:color w:val="FF0000"/>
          <w:szCs w:val="24"/>
          <w:rtl/>
        </w:rPr>
        <w:t>موردبررس</w:t>
      </w:r>
      <w:r w:rsidR="00CE1FB3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قرار </w:t>
      </w:r>
      <w:r w:rsidR="0063075D">
        <w:rPr>
          <w:rFonts w:cs="B Mitra"/>
          <w:color w:val="FF0000"/>
          <w:szCs w:val="24"/>
          <w:rtl/>
        </w:rPr>
        <w:t>م</w:t>
      </w:r>
      <w:r w:rsidR="0063075D">
        <w:rPr>
          <w:rFonts w:cs="B Mitra" w:hint="cs"/>
          <w:color w:val="FF0000"/>
          <w:szCs w:val="24"/>
          <w:rtl/>
        </w:rPr>
        <w:t>ی‌</w:t>
      </w:r>
      <w:r w:rsidR="0063075D">
        <w:rPr>
          <w:rFonts w:cs="B Mitra" w:hint="eastAsia"/>
          <w:color w:val="FF0000"/>
          <w:szCs w:val="24"/>
          <w:rtl/>
        </w:rPr>
        <w:t>گ</w:t>
      </w:r>
      <w:r w:rsidR="0063075D">
        <w:rPr>
          <w:rFonts w:cs="B Mitra" w:hint="cs"/>
          <w:color w:val="FF0000"/>
          <w:szCs w:val="24"/>
          <w:rtl/>
        </w:rPr>
        <w:t>ی</w:t>
      </w:r>
      <w:r w:rsidR="0063075D">
        <w:rPr>
          <w:rFonts w:cs="B Mitra" w:hint="eastAsia"/>
          <w:color w:val="FF0000"/>
          <w:szCs w:val="24"/>
          <w:rtl/>
        </w:rPr>
        <w:t>رد</w:t>
      </w:r>
      <w:r w:rsidRPr="00F20DF5">
        <w:rPr>
          <w:rFonts w:cs="B Mitra" w:hint="cs"/>
          <w:color w:val="FF0000"/>
          <w:szCs w:val="24"/>
          <w:rtl/>
        </w:rPr>
        <w:t xml:space="preserve">. مرجع آمار و اطلاعات واردات یا تولید </w:t>
      </w:r>
      <w:r w:rsidR="0063075D">
        <w:rPr>
          <w:rFonts w:cs="B Mitra"/>
          <w:color w:val="FF0000"/>
          <w:szCs w:val="24"/>
          <w:rtl/>
        </w:rPr>
        <w:t>م</w:t>
      </w:r>
      <w:r w:rsidR="0063075D">
        <w:rPr>
          <w:rFonts w:cs="B Mitra" w:hint="cs"/>
          <w:color w:val="FF0000"/>
          <w:szCs w:val="24"/>
          <w:rtl/>
        </w:rPr>
        <w:t>ی‌</w:t>
      </w:r>
      <w:r w:rsidR="0063075D">
        <w:rPr>
          <w:rFonts w:cs="B Mitra" w:hint="eastAsia"/>
          <w:color w:val="FF0000"/>
          <w:szCs w:val="24"/>
          <w:rtl/>
        </w:rPr>
        <w:t>تواند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Pr="00F20DF5">
        <w:rPr>
          <w:rFonts w:cs="B Mitra" w:hint="eastAsia"/>
          <w:color w:val="FF0000"/>
          <w:szCs w:val="24"/>
          <w:rtl/>
        </w:rPr>
        <w:t>وزارت</w:t>
      </w:r>
      <w:r w:rsidRPr="00F20DF5">
        <w:rPr>
          <w:rFonts w:cs="B Mitra"/>
          <w:color w:val="FF0000"/>
          <w:szCs w:val="24"/>
          <w:rtl/>
        </w:rPr>
        <w:t xml:space="preserve"> </w:t>
      </w:r>
      <w:r w:rsidRPr="00F20DF5">
        <w:rPr>
          <w:rFonts w:cs="B Mitra" w:hint="cs"/>
          <w:color w:val="FF0000"/>
          <w:szCs w:val="24"/>
          <w:rtl/>
        </w:rPr>
        <w:t xml:space="preserve">صنعت، معدن و تجارت، مرکز آمار، بانک مرکزی، </w:t>
      </w:r>
      <w:r w:rsidR="008419AB">
        <w:rPr>
          <w:rFonts w:cs="B Mitra"/>
          <w:color w:val="FF0000"/>
          <w:szCs w:val="24"/>
          <w:rtl/>
        </w:rPr>
        <w:t>انجمن‌ها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تخصصی، </w:t>
      </w:r>
      <w:r w:rsidR="008419AB">
        <w:rPr>
          <w:rFonts w:cs="B Mitra"/>
          <w:color w:val="FF0000"/>
          <w:szCs w:val="24"/>
          <w:rtl/>
        </w:rPr>
        <w:t>سازمان‌ها</w:t>
      </w:r>
      <w:r w:rsidRPr="00F20DF5">
        <w:rPr>
          <w:rFonts w:cs="B Mitra" w:hint="cs"/>
          <w:color w:val="FF0000"/>
          <w:szCs w:val="24"/>
          <w:rtl/>
        </w:rPr>
        <w:t xml:space="preserve"> و </w:t>
      </w:r>
      <w:r w:rsidR="008419AB">
        <w:rPr>
          <w:rFonts w:cs="B Mitra"/>
          <w:color w:val="FF0000"/>
          <w:szCs w:val="24"/>
          <w:rtl/>
        </w:rPr>
        <w:t>وزارتخانه‌ها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مرتبط، واحدهای </w:t>
      </w:r>
      <w:r w:rsidR="008419AB">
        <w:rPr>
          <w:rFonts w:cs="B Mitra"/>
          <w:color w:val="FF0000"/>
          <w:szCs w:val="24"/>
          <w:rtl/>
        </w:rPr>
        <w:t>تول</w:t>
      </w:r>
      <w:r w:rsidR="008419AB">
        <w:rPr>
          <w:rFonts w:cs="B Mitra" w:hint="cs"/>
          <w:color w:val="FF0000"/>
          <w:szCs w:val="24"/>
          <w:rtl/>
        </w:rPr>
        <w:t>ی</w:t>
      </w:r>
      <w:r w:rsidR="008419AB">
        <w:rPr>
          <w:rFonts w:cs="B Mitra" w:hint="eastAsia"/>
          <w:color w:val="FF0000"/>
          <w:szCs w:val="24"/>
          <w:rtl/>
        </w:rPr>
        <w:t>دکننده</w:t>
      </w:r>
      <w:r w:rsidRPr="00F20DF5">
        <w:rPr>
          <w:rFonts w:cs="B Mitra" w:hint="cs"/>
          <w:color w:val="FF0000"/>
          <w:szCs w:val="24"/>
          <w:rtl/>
        </w:rPr>
        <w:t xml:space="preserve"> و </w:t>
      </w:r>
      <w:r w:rsidR="008419AB">
        <w:rPr>
          <w:rFonts w:cs="B Mitra"/>
          <w:color w:val="FF0000"/>
          <w:szCs w:val="24"/>
          <w:rtl/>
        </w:rPr>
        <w:t>پا</w:t>
      </w:r>
      <w:r w:rsidR="008419AB">
        <w:rPr>
          <w:rFonts w:cs="B Mitra" w:hint="cs"/>
          <w:color w:val="FF0000"/>
          <w:szCs w:val="24"/>
          <w:rtl/>
        </w:rPr>
        <w:t>ی</w:t>
      </w:r>
      <w:r w:rsidR="008419AB">
        <w:rPr>
          <w:rFonts w:cs="B Mitra" w:hint="eastAsia"/>
          <w:color w:val="FF0000"/>
          <w:szCs w:val="24"/>
          <w:rtl/>
        </w:rPr>
        <w:t>گاه‌ها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</w:t>
      </w:r>
      <w:r w:rsidR="008419AB">
        <w:rPr>
          <w:rFonts w:cs="B Mitra"/>
          <w:color w:val="FF0000"/>
          <w:szCs w:val="24"/>
          <w:rtl/>
        </w:rPr>
        <w:t>اطلاع‌رسان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معتبر باشد</w:t>
      </w:r>
    </w:p>
    <w:p w14:paraId="37A52B30" w14:textId="07224D5F" w:rsidR="009753B7" w:rsidRPr="008A7313" w:rsidRDefault="009753B7" w:rsidP="009811E3">
      <w:pPr>
        <w:pStyle w:val="Heading2"/>
        <w:rPr>
          <w:rtl/>
          <w:lang w:bidi="fa-IR"/>
        </w:rPr>
      </w:pPr>
      <w:bookmarkStart w:id="39" w:name="_Toc419811077"/>
      <w:bookmarkStart w:id="40" w:name="_Toc3019049"/>
      <w:r w:rsidRPr="008A7313">
        <w:rPr>
          <w:rFonts w:hint="cs"/>
          <w:rtl/>
          <w:lang w:bidi="fa-IR"/>
        </w:rPr>
        <w:t>وضعیت تقاضا</w:t>
      </w:r>
      <w:bookmarkEnd w:id="39"/>
      <w:bookmarkEnd w:id="40"/>
    </w:p>
    <w:p w14:paraId="5676B032" w14:textId="32793A20" w:rsidR="009753B7" w:rsidRDefault="009753B7" w:rsidP="009753B7">
      <w:pPr>
        <w:spacing w:before="120"/>
        <w:rPr>
          <w:rFonts w:cs="B Mitra"/>
          <w:color w:val="FF0000"/>
          <w:szCs w:val="24"/>
          <w:rtl/>
          <w:lang w:bidi="fa-IR"/>
        </w:rPr>
      </w:pPr>
      <w:r w:rsidRPr="00F20DF5">
        <w:rPr>
          <w:rFonts w:cs="B Mitra" w:hint="cs"/>
          <w:color w:val="FF0000"/>
          <w:szCs w:val="24"/>
          <w:rtl/>
        </w:rPr>
        <w:t xml:space="preserve">بررسی تقاضای محصول برای </w:t>
      </w:r>
      <w:r w:rsidR="008419AB">
        <w:rPr>
          <w:rFonts w:cs="B Mitra"/>
          <w:color w:val="FF0000"/>
          <w:szCs w:val="24"/>
          <w:rtl/>
        </w:rPr>
        <w:t>سال‌ها</w:t>
      </w:r>
      <w:r w:rsidR="008419AB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آتی </w:t>
      </w:r>
      <w:r w:rsidR="0063075D">
        <w:rPr>
          <w:rFonts w:cs="B Mitra"/>
          <w:color w:val="FF0000"/>
          <w:szCs w:val="24"/>
          <w:rtl/>
        </w:rPr>
        <w:t>اساساً</w:t>
      </w:r>
      <w:r w:rsidRPr="00F20DF5">
        <w:rPr>
          <w:rFonts w:cs="B Mitra" w:hint="cs"/>
          <w:color w:val="FF0000"/>
          <w:szCs w:val="24"/>
          <w:rtl/>
        </w:rPr>
        <w:t xml:space="preserve"> با توجه به نوع اطلاعات و آمار موجود </w:t>
      </w:r>
      <w:r w:rsidR="00CE1FB3">
        <w:rPr>
          <w:rFonts w:cs="B Mitra"/>
          <w:color w:val="FF0000"/>
          <w:szCs w:val="24"/>
          <w:rtl/>
        </w:rPr>
        <w:t>موردبررس</w:t>
      </w:r>
      <w:r w:rsidR="00CE1FB3">
        <w:rPr>
          <w:rFonts w:cs="B Mitra" w:hint="cs"/>
          <w:color w:val="FF0000"/>
          <w:szCs w:val="24"/>
          <w:rtl/>
        </w:rPr>
        <w:t>ی</w:t>
      </w:r>
      <w:r w:rsidRPr="00F20DF5">
        <w:rPr>
          <w:rFonts w:cs="B Mitra" w:hint="cs"/>
          <w:color w:val="FF0000"/>
          <w:szCs w:val="24"/>
          <w:rtl/>
        </w:rPr>
        <w:t xml:space="preserve"> و تخمین قرار </w:t>
      </w:r>
      <w:r w:rsidR="0063075D">
        <w:rPr>
          <w:rFonts w:cs="B Mitra"/>
          <w:color w:val="FF0000"/>
          <w:szCs w:val="24"/>
          <w:rtl/>
        </w:rPr>
        <w:t>م</w:t>
      </w:r>
      <w:r w:rsidR="0063075D">
        <w:rPr>
          <w:rFonts w:cs="B Mitra" w:hint="cs"/>
          <w:color w:val="FF0000"/>
          <w:szCs w:val="24"/>
          <w:rtl/>
        </w:rPr>
        <w:t>ی‌</w:t>
      </w:r>
      <w:r w:rsidR="0063075D">
        <w:rPr>
          <w:rFonts w:cs="B Mitra" w:hint="eastAsia"/>
          <w:color w:val="FF0000"/>
          <w:szCs w:val="24"/>
          <w:rtl/>
        </w:rPr>
        <w:t>گ</w:t>
      </w:r>
      <w:r w:rsidR="0063075D">
        <w:rPr>
          <w:rFonts w:cs="B Mitra" w:hint="cs"/>
          <w:color w:val="FF0000"/>
          <w:szCs w:val="24"/>
          <w:rtl/>
        </w:rPr>
        <w:t>ی</w:t>
      </w:r>
      <w:r w:rsidR="0063075D">
        <w:rPr>
          <w:rFonts w:cs="B Mitra" w:hint="eastAsia"/>
          <w:color w:val="FF0000"/>
          <w:szCs w:val="24"/>
          <w:rtl/>
        </w:rPr>
        <w:t>رد</w:t>
      </w:r>
      <w:r w:rsidRPr="00F20DF5">
        <w:rPr>
          <w:rFonts w:cs="B Mitra" w:hint="cs"/>
          <w:color w:val="FF0000"/>
          <w:szCs w:val="24"/>
          <w:rtl/>
        </w:rPr>
        <w:t xml:space="preserve">. </w:t>
      </w:r>
      <w:r w:rsidR="008419AB">
        <w:rPr>
          <w:rFonts w:cs="B Mitra"/>
          <w:color w:val="FF0000"/>
          <w:szCs w:val="24"/>
          <w:rtl/>
          <w:lang w:bidi="fa-IR"/>
        </w:rPr>
        <w:t>پ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="008419AB">
        <w:rPr>
          <w:rFonts w:cs="B Mitra" w:hint="eastAsia"/>
          <w:color w:val="FF0000"/>
          <w:szCs w:val="24"/>
          <w:rtl/>
          <w:lang w:bidi="fa-IR"/>
        </w:rPr>
        <w:t>ش‌ب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="008419AB">
        <w:rPr>
          <w:rFonts w:cs="B Mitra" w:hint="eastAsia"/>
          <w:color w:val="FF0000"/>
          <w:szCs w:val="24"/>
          <w:rtl/>
          <w:lang w:bidi="fa-IR"/>
        </w:rPr>
        <w:t>ن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تقاضای آتی بر اساس الگوی مصرف </w:t>
      </w:r>
      <w:r w:rsidR="008419AB">
        <w:rPr>
          <w:rFonts w:cs="B Mitra"/>
          <w:color w:val="FF0000"/>
          <w:szCs w:val="24"/>
          <w:rtl/>
          <w:lang w:bidi="fa-IR"/>
        </w:rPr>
        <w:t>سال‌ها</w:t>
      </w:r>
      <w:r w:rsidR="008419AB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4327E1">
        <w:rPr>
          <w:rFonts w:cs="B Mitra"/>
          <w:color w:val="FF0000"/>
          <w:szCs w:val="24"/>
          <w:rtl/>
          <w:lang w:bidi="fa-IR"/>
        </w:rPr>
        <w:t>گذشته (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واردات، تولید داخل و ...) و نرخ رشد آن </w:t>
      </w:r>
      <w:r w:rsidR="008419AB">
        <w:rPr>
          <w:rFonts w:cs="B Mitra"/>
          <w:color w:val="FF0000"/>
          <w:szCs w:val="24"/>
          <w:rtl/>
          <w:lang w:bidi="fa-IR"/>
        </w:rPr>
        <w:t>م</w:t>
      </w:r>
      <w:r w:rsidR="008419AB">
        <w:rPr>
          <w:rFonts w:cs="B Mitra" w:hint="cs"/>
          <w:color w:val="FF0000"/>
          <w:szCs w:val="24"/>
          <w:rtl/>
          <w:lang w:bidi="fa-IR"/>
        </w:rPr>
        <w:t>ی‌</w:t>
      </w:r>
      <w:r w:rsidR="008419AB">
        <w:rPr>
          <w:rFonts w:cs="B Mitra" w:hint="eastAsia"/>
          <w:color w:val="FF0000"/>
          <w:szCs w:val="24"/>
          <w:rtl/>
          <w:lang w:bidi="fa-IR"/>
        </w:rPr>
        <w:t>تواند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CE1FB3">
        <w:rPr>
          <w:rFonts w:cs="B Mitra"/>
          <w:color w:val="FF0000"/>
          <w:szCs w:val="24"/>
          <w:rtl/>
          <w:lang w:bidi="fa-IR"/>
        </w:rPr>
        <w:t>قابل‌استفاده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باشد. بررسی الگوی مصرف محصولات مشابه که محصول طرح قابلیت جایگزینی یا اختصاص سهمی از آن را دارد نیز </w:t>
      </w:r>
      <w:r w:rsidR="0063075D">
        <w:rPr>
          <w:rFonts w:cs="B Mitra"/>
          <w:color w:val="FF0000"/>
          <w:szCs w:val="24"/>
          <w:rtl/>
          <w:lang w:bidi="fa-IR"/>
        </w:rPr>
        <w:t>م</w:t>
      </w:r>
      <w:r w:rsidR="0063075D">
        <w:rPr>
          <w:rFonts w:cs="B Mitra" w:hint="cs"/>
          <w:color w:val="FF0000"/>
          <w:szCs w:val="24"/>
          <w:rtl/>
          <w:lang w:bidi="fa-IR"/>
        </w:rPr>
        <w:t>ی‌</w:t>
      </w:r>
      <w:r w:rsidR="0063075D">
        <w:rPr>
          <w:rFonts w:cs="B Mitra" w:hint="eastAsia"/>
          <w:color w:val="FF0000"/>
          <w:szCs w:val="24"/>
          <w:rtl/>
          <w:lang w:bidi="fa-IR"/>
        </w:rPr>
        <w:t>تواند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از </w:t>
      </w:r>
      <w:r w:rsidR="00CE1FB3">
        <w:rPr>
          <w:rFonts w:cs="B Mitra"/>
          <w:color w:val="FF0000"/>
          <w:szCs w:val="24"/>
          <w:rtl/>
          <w:lang w:bidi="fa-IR"/>
        </w:rPr>
        <w:t>راه‌ها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CE1FB3">
        <w:rPr>
          <w:rFonts w:cs="B Mitra"/>
          <w:color w:val="FF0000"/>
          <w:szCs w:val="24"/>
          <w:rtl/>
          <w:lang w:bidi="fa-IR"/>
        </w:rPr>
        <w:t>پ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="00CE1FB3">
        <w:rPr>
          <w:rFonts w:cs="B Mitra" w:hint="eastAsia"/>
          <w:color w:val="FF0000"/>
          <w:szCs w:val="24"/>
          <w:rtl/>
          <w:lang w:bidi="fa-IR"/>
        </w:rPr>
        <w:t>ش‌ب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="00CE1FB3">
        <w:rPr>
          <w:rFonts w:cs="B Mitra" w:hint="eastAsia"/>
          <w:color w:val="FF0000"/>
          <w:szCs w:val="24"/>
          <w:rtl/>
          <w:lang w:bidi="fa-IR"/>
        </w:rPr>
        <w:t>ن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تقاضای آتی باشد. همچنین بررسی الگوی مصرف محصول در کشورهایی با شرایط (اجتماعی، فرهنگی، اقتصادی و ...) </w:t>
      </w:r>
      <w:r w:rsidR="00CE1FB3">
        <w:rPr>
          <w:rFonts w:cs="B Mitra"/>
          <w:color w:val="FF0000"/>
          <w:szCs w:val="24"/>
          <w:rtl/>
          <w:lang w:bidi="fa-IR"/>
        </w:rPr>
        <w:t>تااندازه‌ا</w:t>
      </w:r>
      <w:r w:rsidR="00CE1FB3">
        <w:rPr>
          <w:rFonts w:cs="B Mitra" w:hint="cs"/>
          <w:color w:val="FF0000"/>
          <w:szCs w:val="24"/>
          <w:rtl/>
          <w:lang w:bidi="fa-IR"/>
        </w:rPr>
        <w:t>ی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مشابه </w:t>
      </w:r>
      <w:r w:rsidR="00CE1FB3">
        <w:rPr>
          <w:rFonts w:cs="B Mitra"/>
          <w:color w:val="FF0000"/>
          <w:szCs w:val="24"/>
          <w:rtl/>
          <w:lang w:bidi="fa-IR"/>
        </w:rPr>
        <w:t>به‌خصوص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برای توضیح شرایط ورود محصولات جدید به بازار </w:t>
      </w:r>
      <w:r w:rsidR="0063075D">
        <w:rPr>
          <w:rFonts w:cs="B Mitra"/>
          <w:color w:val="FF0000"/>
          <w:szCs w:val="24"/>
          <w:rtl/>
          <w:lang w:bidi="fa-IR"/>
        </w:rPr>
        <w:t>م</w:t>
      </w:r>
      <w:r w:rsidR="0063075D">
        <w:rPr>
          <w:rFonts w:cs="B Mitra" w:hint="cs"/>
          <w:color w:val="FF0000"/>
          <w:szCs w:val="24"/>
          <w:rtl/>
          <w:lang w:bidi="fa-IR"/>
        </w:rPr>
        <w:t>ی‌</w:t>
      </w:r>
      <w:r w:rsidR="0063075D">
        <w:rPr>
          <w:rFonts w:cs="B Mitra" w:hint="eastAsia"/>
          <w:color w:val="FF0000"/>
          <w:szCs w:val="24"/>
          <w:rtl/>
          <w:lang w:bidi="fa-IR"/>
        </w:rPr>
        <w:t>تواند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</w:t>
      </w:r>
      <w:r w:rsidR="00CE1FB3">
        <w:rPr>
          <w:rFonts w:cs="B Mitra"/>
          <w:color w:val="FF0000"/>
          <w:szCs w:val="24"/>
          <w:rtl/>
          <w:lang w:bidi="fa-IR"/>
        </w:rPr>
        <w:t>مورداستفاده</w:t>
      </w:r>
      <w:r w:rsidRPr="00F20DF5">
        <w:rPr>
          <w:rFonts w:cs="B Mitra" w:hint="cs"/>
          <w:color w:val="FF0000"/>
          <w:szCs w:val="24"/>
          <w:rtl/>
          <w:lang w:bidi="fa-IR"/>
        </w:rPr>
        <w:t xml:space="preserve"> قرار گیرد.</w:t>
      </w:r>
    </w:p>
    <w:p w14:paraId="3AD89FBA" w14:textId="4F43905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46515FC4" w14:textId="6DF1D286" w:rsidR="00BD3F39" w:rsidRDefault="00C0762A" w:rsidP="00C0762A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  <w:r>
        <w:rPr>
          <w:rFonts w:cs="B Mitra" w:hint="cs"/>
          <w:color w:val="000000" w:themeColor="text1"/>
          <w:szCs w:val="24"/>
          <w:rtl/>
        </w:rPr>
        <w:t xml:space="preserve"> </w:t>
      </w:r>
    </w:p>
    <w:p w14:paraId="677A4852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718E3883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3D91B6A2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2CEAF7D7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49388963" w14:textId="77777777" w:rsidR="003C25BC" w:rsidRDefault="003C25BC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3CB76DDF" w14:textId="77777777" w:rsidR="003C25BC" w:rsidRDefault="003C25BC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2DE51481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5141B594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0686D84F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6CD14A04" w14:textId="77777777" w:rsidR="00BD3F39" w:rsidRDefault="00BD3F39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</w:pPr>
    </w:p>
    <w:p w14:paraId="04ABF254" w14:textId="77777777" w:rsidR="003C25BC" w:rsidRDefault="003C25BC" w:rsidP="00426120">
      <w:pPr>
        <w:spacing w:before="120"/>
        <w:ind w:firstLine="424"/>
        <w:rPr>
          <w:rFonts w:cs="B Mitra"/>
          <w:color w:val="000000" w:themeColor="text1"/>
          <w:szCs w:val="24"/>
          <w:rtl/>
        </w:rPr>
        <w:sectPr w:rsidR="003C25BC" w:rsidSect="00012EFC">
          <w:headerReference w:type="even" r:id="rId21"/>
          <w:headerReference w:type="default" r:id="rId22"/>
          <w:headerReference w:type="first" r:id="rId23"/>
          <w:pgSz w:w="11907" w:h="16840" w:code="9"/>
          <w:pgMar w:top="178" w:right="1418" w:bottom="1134" w:left="1134" w:header="491" w:footer="510" w:gutter="0"/>
          <w:cols w:space="708"/>
          <w:titlePg/>
          <w:docGrid w:linePitch="360"/>
        </w:sectPr>
      </w:pPr>
    </w:p>
    <w:p w14:paraId="5BE6F10F" w14:textId="77777777" w:rsidR="00D16EA6" w:rsidRDefault="00D16EA6" w:rsidP="00D16EA6">
      <w:pPr>
        <w:pStyle w:val="Heading2"/>
        <w:tabs>
          <w:tab w:val="clear" w:pos="576"/>
          <w:tab w:val="num" w:pos="1218"/>
        </w:tabs>
        <w:ind w:firstLine="12"/>
        <w:rPr>
          <w:rtl/>
          <w:lang w:bidi="fa-IR"/>
        </w:rPr>
      </w:pPr>
      <w:r>
        <w:rPr>
          <w:rFonts w:hint="cs"/>
          <w:rtl/>
          <w:lang w:bidi="fa-IR"/>
        </w:rPr>
        <w:t>جدول زمان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بندی </w:t>
      </w:r>
    </w:p>
    <w:tbl>
      <w:tblPr>
        <w:tblStyle w:val="TableGrid"/>
        <w:bidiVisual/>
        <w:tblW w:w="5000" w:type="pct"/>
        <w:tblInd w:w="474" w:type="dxa"/>
        <w:tblLook w:val="04A0" w:firstRow="1" w:lastRow="0" w:firstColumn="1" w:lastColumn="0" w:noHBand="0" w:noVBand="1"/>
      </w:tblPr>
      <w:tblGrid>
        <w:gridCol w:w="753"/>
        <w:gridCol w:w="2023"/>
        <w:gridCol w:w="1042"/>
        <w:gridCol w:w="955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633"/>
        <w:gridCol w:w="633"/>
        <w:gridCol w:w="633"/>
        <w:gridCol w:w="633"/>
        <w:gridCol w:w="667"/>
        <w:gridCol w:w="3352"/>
      </w:tblGrid>
      <w:tr w:rsidR="00D16EA6" w14:paraId="6731D26B" w14:textId="77777777" w:rsidTr="00D16EA6">
        <w:trPr>
          <w:trHeight w:val="620"/>
        </w:trPr>
        <w:tc>
          <w:tcPr>
            <w:tcW w:w="243" w:type="pct"/>
            <w:vMerge w:val="restart"/>
            <w:shd w:val="clear" w:color="auto" w:fill="C6D9F1" w:themeFill="text2" w:themeFillTint="33"/>
            <w:textDirection w:val="btLr"/>
            <w:vAlign w:val="center"/>
          </w:tcPr>
          <w:p w14:paraId="45BABC18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</w:t>
            </w:r>
            <w:r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</w:p>
        </w:tc>
        <w:tc>
          <w:tcPr>
            <w:tcW w:w="652" w:type="pct"/>
            <w:vMerge w:val="restart"/>
            <w:shd w:val="clear" w:color="auto" w:fill="C6D9F1" w:themeFill="text2" w:themeFillTint="33"/>
            <w:vAlign w:val="center"/>
          </w:tcPr>
          <w:p w14:paraId="27CEB0EC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3F661D29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بودجه </w:t>
            </w:r>
            <w:r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4B79760D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درصد وزنی فعالیت</w:t>
            </w:r>
          </w:p>
        </w:tc>
        <w:tc>
          <w:tcPr>
            <w:tcW w:w="2381" w:type="pct"/>
            <w:gridSpan w:val="14"/>
            <w:shd w:val="clear" w:color="auto" w:fill="C6D9F1" w:themeFill="text2" w:themeFillTint="33"/>
            <w:vAlign w:val="center"/>
          </w:tcPr>
          <w:p w14:paraId="0DB2A77E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زمان (واحد متناسب با طول طرح </w:t>
            </w:r>
            <w:r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به‌صورت</w:t>
            </w: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هفته </w:t>
            </w:r>
            <w:r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 ماه)</w:t>
            </w:r>
          </w:p>
        </w:tc>
        <w:tc>
          <w:tcPr>
            <w:tcW w:w="1081" w:type="pct"/>
            <w:vMerge w:val="restart"/>
            <w:shd w:val="clear" w:color="auto" w:fill="C6D9F1" w:themeFill="text2" w:themeFillTint="33"/>
            <w:vAlign w:val="center"/>
          </w:tcPr>
          <w:p w14:paraId="19D04D4A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خروجی مورد انتظار</w:t>
            </w:r>
          </w:p>
        </w:tc>
      </w:tr>
      <w:tr w:rsidR="00D16EA6" w14:paraId="6438379C" w14:textId="77777777" w:rsidTr="00D16EA6">
        <w:trPr>
          <w:trHeight w:val="395"/>
        </w:trPr>
        <w:tc>
          <w:tcPr>
            <w:tcW w:w="243" w:type="pct"/>
            <w:vMerge/>
            <w:shd w:val="clear" w:color="auto" w:fill="8DB3E2" w:themeFill="text2" w:themeFillTint="66"/>
            <w:vAlign w:val="center"/>
          </w:tcPr>
          <w:p w14:paraId="7D623819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652" w:type="pct"/>
            <w:vMerge/>
            <w:shd w:val="clear" w:color="auto" w:fill="C6D9F1" w:themeFill="text2" w:themeFillTint="33"/>
            <w:vAlign w:val="center"/>
          </w:tcPr>
          <w:p w14:paraId="3C0F0022" w14:textId="77777777" w:rsidR="00D16EA6" w:rsidRPr="00EF32B3" w:rsidRDefault="00D16EA6" w:rsidP="003D071E">
            <w:pPr>
              <w:jc w:val="center"/>
              <w:rPr>
                <w:rFonts w:ascii="Calibri" w:hAnsi="Calibri"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2684E54E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میلیون ریال</w:t>
            </w: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535DA9B7" w14:textId="77777777" w:rsidR="00D16EA6" w:rsidRPr="004C30CF" w:rsidRDefault="00D16EA6" w:rsidP="003D071E">
            <w:pPr>
              <w:spacing w:line="240" w:lineRule="auto"/>
              <w:jc w:val="center"/>
              <w:rPr>
                <w:rFonts w:ascii="Calibri" w:hAnsi="Calibri"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ascii="Calibri" w:hAnsi="Calibri"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درصد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B44BD2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7195BA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2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2DF0C3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3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1E534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4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11A64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5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C8CFBA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6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79F080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7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B034CD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8</w:t>
            </w: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58A756E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9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26BCC4D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10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2D924E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11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F6AA5B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12</w:t>
            </w: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9641C7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13</w:t>
            </w: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20A604C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  <w:r w:rsidRPr="0060582C">
              <w:rPr>
                <w:rFonts w:ascii="Calibri" w:eastAsia="Calibri" w:hAnsi="Arial" w:cs="B Mitra" w:hint="cs"/>
                <w:color w:val="000000" w:themeColor="text1"/>
                <w:kern w:val="24"/>
                <w:sz w:val="22"/>
                <w:szCs w:val="24"/>
                <w:rtl/>
              </w:rPr>
              <w:t>14</w:t>
            </w:r>
          </w:p>
        </w:tc>
        <w:tc>
          <w:tcPr>
            <w:tcW w:w="1081" w:type="pct"/>
            <w:vMerge/>
            <w:shd w:val="clear" w:color="auto" w:fill="8DB3E2" w:themeFill="text2" w:themeFillTint="66"/>
            <w:vAlign w:val="center"/>
          </w:tcPr>
          <w:p w14:paraId="1C11716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1BB1DD7B" w14:textId="77777777" w:rsidTr="00D16EA6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243" w:type="pct"/>
            <w:vAlign w:val="center"/>
          </w:tcPr>
          <w:p w14:paraId="5BBA488B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52" w:type="pct"/>
            <w:vAlign w:val="center"/>
          </w:tcPr>
          <w:p w14:paraId="147DD36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3A2457F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14:paraId="1F4F32A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C57635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F8C158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C22594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CC790B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5F06D45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240C884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FD5365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1921E3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5D9EEF5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354FB22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4D7211D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2C22CA6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4DBCC4B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FFFFFF" w:themeFill="background1"/>
            <w:vAlign w:val="center"/>
          </w:tcPr>
          <w:p w14:paraId="5DD26EE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FFFFFF" w:themeFill="background1"/>
            <w:vAlign w:val="center"/>
          </w:tcPr>
          <w:p w14:paraId="6CF55B0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303A3684" w14:textId="77777777" w:rsidTr="007715B9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243" w:type="pct"/>
            <w:shd w:val="clear" w:color="auto" w:fill="C6D9F1" w:themeFill="text2" w:themeFillTint="33"/>
            <w:vAlign w:val="center"/>
          </w:tcPr>
          <w:p w14:paraId="118A8B88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52" w:type="pct"/>
            <w:shd w:val="clear" w:color="auto" w:fill="C6D9F1" w:themeFill="text2" w:themeFillTint="33"/>
            <w:vAlign w:val="center"/>
          </w:tcPr>
          <w:p w14:paraId="0B179DB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2409A5D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212BB30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47EB99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CA22D8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64BA11F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51506D8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58789E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BC10D1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81F5C4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3625045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524359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19283C8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7A768C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2C6C652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55724DF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1D267FD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C6D9F1" w:themeFill="text2" w:themeFillTint="33"/>
            <w:vAlign w:val="center"/>
          </w:tcPr>
          <w:p w14:paraId="6902EC9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36B5A383" w14:textId="77777777" w:rsidTr="007715B9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243" w:type="pct"/>
            <w:vAlign w:val="center"/>
          </w:tcPr>
          <w:p w14:paraId="444A3680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52" w:type="pct"/>
            <w:vAlign w:val="center"/>
          </w:tcPr>
          <w:p w14:paraId="6E19B07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6A9337D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14:paraId="2CD1398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1979E8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60AA196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89E703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714302D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2D0891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528C806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088E414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546B3C5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FFFFFF" w:themeFill="background1"/>
            <w:vAlign w:val="center"/>
          </w:tcPr>
          <w:p w14:paraId="30F7105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113A32D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00BE4C0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1F76CF0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FFFFFF" w:themeFill="background1"/>
            <w:vAlign w:val="center"/>
          </w:tcPr>
          <w:p w14:paraId="2BF030E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FFFFFF" w:themeFill="background1"/>
            <w:vAlign w:val="center"/>
          </w:tcPr>
          <w:p w14:paraId="3890131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FFFFFF" w:themeFill="background1"/>
            <w:vAlign w:val="center"/>
          </w:tcPr>
          <w:p w14:paraId="0A388E3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7DD355B9" w14:textId="77777777" w:rsidTr="007715B9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243" w:type="pct"/>
            <w:shd w:val="clear" w:color="auto" w:fill="C6D9F1" w:themeFill="text2" w:themeFillTint="33"/>
            <w:vAlign w:val="center"/>
          </w:tcPr>
          <w:p w14:paraId="714E9AE6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652" w:type="pct"/>
            <w:shd w:val="clear" w:color="auto" w:fill="C6D9F1" w:themeFill="text2" w:themeFillTint="33"/>
            <w:vAlign w:val="center"/>
          </w:tcPr>
          <w:p w14:paraId="6F99603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6A0DF99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352C482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7ED8F28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63DC461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147A74C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38DE5FD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60E9BE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397F07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594E3C5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96CD25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ECDD7B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9D9D40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44A8327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03A4C6D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636DD8A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081CC29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C6D9F1" w:themeFill="text2" w:themeFillTint="33"/>
            <w:vAlign w:val="center"/>
          </w:tcPr>
          <w:p w14:paraId="526167AE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1755E6F6" w14:textId="77777777" w:rsidTr="007715B9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243" w:type="pct"/>
            <w:vAlign w:val="center"/>
          </w:tcPr>
          <w:p w14:paraId="2F8CA068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652" w:type="pct"/>
            <w:vAlign w:val="center"/>
          </w:tcPr>
          <w:p w14:paraId="40F2758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vAlign w:val="center"/>
          </w:tcPr>
          <w:p w14:paraId="3094457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vAlign w:val="center"/>
          </w:tcPr>
          <w:p w14:paraId="4338C1C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736E3B2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66DFC41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3172BBD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199CE8E5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339F5F1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04102DF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7BC0BF3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2C7564D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vAlign w:val="center"/>
          </w:tcPr>
          <w:p w14:paraId="2EA9A83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3DA78E0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6000EEB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1ED307ED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vAlign w:val="center"/>
          </w:tcPr>
          <w:p w14:paraId="20E3C4F9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FFFFFF" w:themeFill="background1"/>
            <w:vAlign w:val="center"/>
          </w:tcPr>
          <w:p w14:paraId="5D084EEF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FFFFFF" w:themeFill="background1"/>
            <w:vAlign w:val="center"/>
          </w:tcPr>
          <w:p w14:paraId="22C915C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41A4D86B" w14:textId="77777777" w:rsidTr="007715B9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243" w:type="pct"/>
            <w:shd w:val="clear" w:color="auto" w:fill="C6D9F1" w:themeFill="text2" w:themeFillTint="33"/>
            <w:vAlign w:val="center"/>
          </w:tcPr>
          <w:p w14:paraId="558A3984" w14:textId="77777777" w:rsidR="00D16EA6" w:rsidRPr="004C30CF" w:rsidRDefault="00D16EA6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652" w:type="pct"/>
            <w:shd w:val="clear" w:color="auto" w:fill="C6D9F1" w:themeFill="text2" w:themeFillTint="33"/>
            <w:vAlign w:val="center"/>
          </w:tcPr>
          <w:p w14:paraId="32CD681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36" w:type="pct"/>
            <w:shd w:val="clear" w:color="auto" w:fill="C6D9F1" w:themeFill="text2" w:themeFillTint="33"/>
            <w:vAlign w:val="center"/>
          </w:tcPr>
          <w:p w14:paraId="0D1F7D8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308" w:type="pct"/>
            <w:shd w:val="clear" w:color="auto" w:fill="C6D9F1" w:themeFill="text2" w:themeFillTint="33"/>
            <w:vAlign w:val="center"/>
          </w:tcPr>
          <w:p w14:paraId="0C201E0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72BE467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79E62DA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E72C25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6395D5D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638DA2B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E166748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4C850FD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27BCBCE3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50" w:type="pct"/>
            <w:shd w:val="clear" w:color="auto" w:fill="C6D9F1" w:themeFill="text2" w:themeFillTint="33"/>
            <w:vAlign w:val="center"/>
          </w:tcPr>
          <w:p w14:paraId="0EA722E4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CF230D0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324766F1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7844FB0C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04" w:type="pct"/>
            <w:shd w:val="clear" w:color="auto" w:fill="C6D9F1" w:themeFill="text2" w:themeFillTint="33"/>
            <w:vAlign w:val="center"/>
          </w:tcPr>
          <w:p w14:paraId="095FF0D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214" w:type="pct"/>
            <w:shd w:val="clear" w:color="auto" w:fill="C6D9F1" w:themeFill="text2" w:themeFillTint="33"/>
            <w:vAlign w:val="center"/>
          </w:tcPr>
          <w:p w14:paraId="40A7877A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  <w:tc>
          <w:tcPr>
            <w:tcW w:w="1081" w:type="pct"/>
            <w:shd w:val="clear" w:color="auto" w:fill="C6D9F1" w:themeFill="text2" w:themeFillTint="33"/>
            <w:vAlign w:val="center"/>
          </w:tcPr>
          <w:p w14:paraId="76053A92" w14:textId="77777777" w:rsidR="00D16EA6" w:rsidRPr="0060582C" w:rsidRDefault="00D16EA6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ascii="Calibri" w:eastAsia="Calibri" w:hAnsi="Arial" w:cs="B Mitra"/>
                <w:color w:val="000000" w:themeColor="text1"/>
                <w:kern w:val="24"/>
                <w:sz w:val="22"/>
                <w:szCs w:val="24"/>
                <w:rtl/>
              </w:rPr>
            </w:pPr>
          </w:p>
        </w:tc>
      </w:tr>
      <w:tr w:rsidR="00D16EA6" w14:paraId="0B28B4EA" w14:textId="77777777" w:rsidTr="007715B9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894" w:type="pct"/>
            <w:gridSpan w:val="2"/>
            <w:shd w:val="clear" w:color="auto" w:fill="D99594" w:themeFill="accent2" w:themeFillTint="99"/>
            <w:vAlign w:val="center"/>
          </w:tcPr>
          <w:p w14:paraId="6C0F5191" w14:textId="77777777" w:rsidR="00D16EA6" w:rsidRPr="002A4104" w:rsidRDefault="00D16EA6" w:rsidP="003D071E">
            <w:pPr>
              <w:jc w:val="center"/>
              <w:rPr>
                <w:b/>
                <w:bCs/>
                <w:sz w:val="18"/>
                <w:szCs w:val="20"/>
                <w:rtl/>
              </w:rPr>
            </w:pPr>
            <w:r w:rsidRPr="002A4104">
              <w:rPr>
                <w:rFonts w:hint="cs"/>
                <w:b/>
                <w:bCs/>
                <w:sz w:val="18"/>
                <w:szCs w:val="20"/>
                <w:rtl/>
              </w:rPr>
              <w:t>جمع</w:t>
            </w:r>
          </w:p>
        </w:tc>
        <w:tc>
          <w:tcPr>
            <w:tcW w:w="336" w:type="pct"/>
            <w:shd w:val="clear" w:color="auto" w:fill="D99594" w:themeFill="accent2" w:themeFillTint="99"/>
            <w:vAlign w:val="center"/>
          </w:tcPr>
          <w:p w14:paraId="22B91992" w14:textId="77777777" w:rsidR="00D16EA6" w:rsidRDefault="00D16EA6" w:rsidP="003D071E">
            <w:pPr>
              <w:jc w:val="center"/>
              <w:rPr>
                <w:rtl/>
              </w:rPr>
            </w:pPr>
          </w:p>
        </w:tc>
        <w:tc>
          <w:tcPr>
            <w:tcW w:w="308" w:type="pct"/>
            <w:shd w:val="clear" w:color="auto" w:fill="D99594" w:themeFill="accent2" w:themeFillTint="99"/>
            <w:vAlign w:val="center"/>
          </w:tcPr>
          <w:p w14:paraId="3216AD1D" w14:textId="77777777" w:rsidR="00D16EA6" w:rsidRDefault="00D16EA6" w:rsidP="003D071E">
            <w:pPr>
              <w:jc w:val="center"/>
              <w:rPr>
                <w:rtl/>
              </w:rPr>
            </w:pPr>
          </w:p>
        </w:tc>
        <w:tc>
          <w:tcPr>
            <w:tcW w:w="2381" w:type="pct"/>
            <w:gridSpan w:val="14"/>
            <w:shd w:val="clear" w:color="auto" w:fill="D99594" w:themeFill="accent2" w:themeFillTint="99"/>
            <w:vAlign w:val="center"/>
          </w:tcPr>
          <w:p w14:paraId="2AFBF86B" w14:textId="77777777" w:rsidR="00D16EA6" w:rsidRDefault="00D16EA6" w:rsidP="003D071E">
            <w:pPr>
              <w:jc w:val="center"/>
              <w:rPr>
                <w:rtl/>
              </w:rPr>
            </w:pPr>
          </w:p>
        </w:tc>
        <w:tc>
          <w:tcPr>
            <w:tcW w:w="1081" w:type="pct"/>
            <w:shd w:val="clear" w:color="auto" w:fill="D99594" w:themeFill="accent2" w:themeFillTint="99"/>
            <w:vAlign w:val="center"/>
          </w:tcPr>
          <w:p w14:paraId="1F75F445" w14:textId="77777777" w:rsidR="00D16EA6" w:rsidRDefault="00D16EA6" w:rsidP="003D071E">
            <w:pPr>
              <w:jc w:val="center"/>
              <w:rPr>
                <w:rtl/>
              </w:rPr>
            </w:pPr>
          </w:p>
        </w:tc>
      </w:tr>
    </w:tbl>
    <w:p w14:paraId="2542F0A8" w14:textId="77777777" w:rsidR="00D16EA6" w:rsidRPr="00D16EA6" w:rsidRDefault="00D16EA6" w:rsidP="00D16EA6">
      <w:pPr>
        <w:pStyle w:val="NewParagraph"/>
        <w:rPr>
          <w:rtl/>
        </w:rPr>
      </w:pPr>
    </w:p>
    <w:p w14:paraId="1561266A" w14:textId="77777777" w:rsidR="009A7C61" w:rsidRDefault="009A7C61" w:rsidP="00BF55B2">
      <w:pPr>
        <w:spacing w:before="120"/>
        <w:rPr>
          <w:rFonts w:cs="B Mitra"/>
          <w:color w:val="000000" w:themeColor="text1"/>
          <w:szCs w:val="24"/>
          <w:rtl/>
        </w:rPr>
        <w:sectPr w:rsidR="009A7C61" w:rsidSect="00513DAC">
          <w:pgSz w:w="16840" w:h="11907" w:orient="landscape" w:code="9"/>
          <w:pgMar w:top="1134" w:right="178" w:bottom="1418" w:left="1134" w:header="491" w:footer="510" w:gutter="0"/>
          <w:cols w:space="708"/>
          <w:titlePg/>
          <w:docGrid w:linePitch="360"/>
        </w:sectPr>
      </w:pPr>
    </w:p>
    <w:p w14:paraId="20675889" w14:textId="49C72F41" w:rsidR="00393D73" w:rsidRDefault="00393D73" w:rsidP="00E611F1">
      <w:pPr>
        <w:pStyle w:val="Heading1"/>
        <w:tabs>
          <w:tab w:val="num" w:pos="850"/>
        </w:tabs>
        <w:spacing w:before="0" w:after="0" w:line="240" w:lineRule="auto"/>
        <w:ind w:left="991" w:hanging="991"/>
        <w:rPr>
          <w:color w:val="000000" w:themeColor="text1"/>
          <w:sz w:val="28"/>
          <w:szCs w:val="28"/>
          <w:rtl/>
        </w:rPr>
      </w:pPr>
      <w:bookmarkStart w:id="41" w:name="_Toc3019051"/>
      <w:bookmarkStart w:id="42" w:name="_Toc235020296"/>
      <w:bookmarkEnd w:id="1"/>
      <w:r w:rsidRPr="008A7313">
        <w:rPr>
          <w:rFonts w:hint="cs"/>
          <w:color w:val="000000" w:themeColor="text1"/>
          <w:sz w:val="28"/>
          <w:szCs w:val="28"/>
          <w:rtl/>
        </w:rPr>
        <w:t xml:space="preserve">بررسی </w:t>
      </w:r>
      <w:r w:rsidR="004D26F8" w:rsidRPr="008A7313">
        <w:rPr>
          <w:rFonts w:hint="cs"/>
          <w:color w:val="000000" w:themeColor="text1"/>
          <w:sz w:val="28"/>
          <w:szCs w:val="28"/>
          <w:rtl/>
        </w:rPr>
        <w:t>مالی و اقتصادی</w:t>
      </w:r>
      <w:bookmarkEnd w:id="41"/>
      <w:bookmarkEnd w:id="42"/>
    </w:p>
    <w:p w14:paraId="5AE5E9D0" w14:textId="04BACBA4" w:rsidR="00887CBD" w:rsidRDefault="00887CBD" w:rsidP="00887CBD">
      <w:pPr>
        <w:rPr>
          <w:color w:val="FF0000"/>
          <w:sz w:val="22"/>
          <w:szCs w:val="24"/>
          <w:rtl/>
        </w:rPr>
      </w:pPr>
      <w:r w:rsidRPr="00887CBD">
        <w:rPr>
          <w:rFonts w:hint="cs"/>
          <w:color w:val="FF0000"/>
          <w:sz w:val="22"/>
          <w:szCs w:val="24"/>
          <w:rtl/>
        </w:rPr>
        <w:t xml:space="preserve">نکته: در هریک از جداول این فصل، ستون مربوط به سهم مجری و سهم </w:t>
      </w:r>
      <w:r w:rsidR="00AA15AB">
        <w:rPr>
          <w:rFonts w:hint="cs"/>
          <w:color w:val="FF0000"/>
          <w:sz w:val="22"/>
          <w:szCs w:val="24"/>
          <w:rtl/>
        </w:rPr>
        <w:t>صندوق</w:t>
      </w:r>
      <w:r w:rsidRPr="00887CBD">
        <w:rPr>
          <w:rFonts w:hint="cs"/>
          <w:color w:val="FF0000"/>
          <w:sz w:val="22"/>
          <w:szCs w:val="24"/>
          <w:rtl/>
        </w:rPr>
        <w:t xml:space="preserve"> توسط کارگزار تکمیل خواهد شد. لذا نیاز به تکمیل این دو ستون نمی‌باشد</w:t>
      </w:r>
      <w:r w:rsidR="00F8032D">
        <w:rPr>
          <w:rFonts w:hint="cs"/>
          <w:color w:val="FF0000"/>
          <w:sz w:val="22"/>
          <w:szCs w:val="24"/>
          <w:rtl/>
        </w:rPr>
        <w:t>.</w:t>
      </w:r>
    </w:p>
    <w:p w14:paraId="6BC748CB" w14:textId="6726AEED" w:rsidR="00D86789" w:rsidRPr="00D86789" w:rsidRDefault="00D86789" w:rsidP="00D86789">
      <w:pPr>
        <w:pStyle w:val="Heading2"/>
        <w:numPr>
          <w:ilvl w:val="1"/>
          <w:numId w:val="16"/>
        </w:numPr>
        <w:rPr>
          <w:sz w:val="24"/>
          <w:szCs w:val="24"/>
          <w:rtl/>
          <w:lang w:bidi="fa-IR"/>
        </w:rPr>
      </w:pPr>
      <w:r w:rsidRPr="00D86789">
        <w:rPr>
          <w:sz w:val="24"/>
          <w:szCs w:val="24"/>
          <w:rtl/>
          <w:lang w:bidi="fa-IR"/>
        </w:rPr>
        <w:t>هز</w:t>
      </w:r>
      <w:r w:rsidRPr="00D86789">
        <w:rPr>
          <w:rFonts w:hint="cs"/>
          <w:sz w:val="24"/>
          <w:szCs w:val="24"/>
          <w:rtl/>
          <w:lang w:bidi="fa-IR"/>
        </w:rPr>
        <w:t>ی</w:t>
      </w:r>
      <w:r w:rsidRPr="00D86789">
        <w:rPr>
          <w:rFonts w:hint="eastAsia"/>
          <w:sz w:val="24"/>
          <w:szCs w:val="24"/>
          <w:rtl/>
          <w:lang w:bidi="fa-IR"/>
        </w:rPr>
        <w:t>نه‌</w:t>
      </w:r>
      <w:r w:rsidRPr="00D86789">
        <w:rPr>
          <w:rFonts w:hint="cs"/>
          <w:sz w:val="24"/>
          <w:szCs w:val="24"/>
          <w:rtl/>
          <w:lang w:bidi="fa-IR"/>
        </w:rPr>
        <w:t xml:space="preserve"> اجاره </w:t>
      </w:r>
      <w:r w:rsidR="0079642D">
        <w:rPr>
          <w:rFonts w:hint="cs"/>
          <w:sz w:val="24"/>
          <w:szCs w:val="24"/>
          <w:rtl/>
          <w:lang w:bidi="fa-IR"/>
        </w:rPr>
        <w:t>فضا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615"/>
        <w:gridCol w:w="540"/>
        <w:gridCol w:w="572"/>
        <w:gridCol w:w="781"/>
        <w:gridCol w:w="927"/>
        <w:gridCol w:w="415"/>
        <w:gridCol w:w="1009"/>
        <w:gridCol w:w="1065"/>
        <w:gridCol w:w="1077"/>
        <w:gridCol w:w="766"/>
      </w:tblGrid>
      <w:tr w:rsidR="00D86789" w:rsidRPr="004F6EB3" w14:paraId="5F487356" w14:textId="77777777" w:rsidTr="003D071E">
        <w:trPr>
          <w:trHeight w:val="278"/>
          <w:jc w:val="center"/>
        </w:trPr>
        <w:tc>
          <w:tcPr>
            <w:tcW w:w="5000" w:type="pct"/>
            <w:gridSpan w:val="11"/>
            <w:shd w:val="clear" w:color="auto" w:fill="C2D69B" w:themeFill="accent3" w:themeFillTint="99"/>
            <w:vAlign w:val="center"/>
          </w:tcPr>
          <w:p w14:paraId="57407800" w14:textId="77777777" w:rsidR="00D86789" w:rsidRPr="004F6EB3" w:rsidRDefault="00D86789" w:rsidP="003D071E">
            <w:pPr>
              <w:spacing w:line="240" w:lineRule="auto"/>
              <w:jc w:val="right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</w:t>
            </w: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مشخصات محل اجرای طرح                                               </w:t>
            </w:r>
            <w:r w:rsidRPr="004F6EB3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D86789" w:rsidRPr="004F6EB3" w14:paraId="445D36E0" w14:textId="77777777" w:rsidTr="003D071E">
        <w:trPr>
          <w:trHeight w:val="241"/>
          <w:jc w:val="center"/>
        </w:trPr>
        <w:tc>
          <w:tcPr>
            <w:tcW w:w="309" w:type="pct"/>
            <w:vMerge w:val="restart"/>
            <w:shd w:val="clear" w:color="auto" w:fill="C2D69B" w:themeFill="accent3" w:themeFillTint="99"/>
            <w:vAlign w:val="center"/>
          </w:tcPr>
          <w:p w14:paraId="797D943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864" w:type="pct"/>
            <w:vMerge w:val="restart"/>
            <w:shd w:val="clear" w:color="auto" w:fill="C2D69B" w:themeFill="accent3" w:themeFillTint="99"/>
            <w:vAlign w:val="center"/>
          </w:tcPr>
          <w:p w14:paraId="61AAEF7E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شرح</w:t>
            </w:r>
          </w:p>
        </w:tc>
        <w:tc>
          <w:tcPr>
            <w:tcW w:w="289" w:type="pct"/>
            <w:vMerge w:val="restart"/>
            <w:shd w:val="clear" w:color="auto" w:fill="C2D69B" w:themeFill="accent3" w:themeFillTint="99"/>
            <w:vAlign w:val="center"/>
          </w:tcPr>
          <w:p w14:paraId="75B2B0E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واحد</w:t>
            </w:r>
          </w:p>
        </w:tc>
        <w:tc>
          <w:tcPr>
            <w:tcW w:w="724" w:type="pct"/>
            <w:gridSpan w:val="2"/>
            <w:shd w:val="clear" w:color="auto" w:fill="C2D69B" w:themeFill="accent3" w:themeFillTint="99"/>
            <w:vAlign w:val="center"/>
          </w:tcPr>
          <w:p w14:paraId="633A7379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انجام شده</w:t>
            </w:r>
          </w:p>
        </w:tc>
        <w:tc>
          <w:tcPr>
            <w:tcW w:w="2404" w:type="pct"/>
            <w:gridSpan w:val="5"/>
            <w:shd w:val="clear" w:color="auto" w:fill="C2D69B" w:themeFill="accent3" w:themeFillTint="99"/>
            <w:vAlign w:val="center"/>
          </w:tcPr>
          <w:p w14:paraId="546CE111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مورد نیاز</w:t>
            </w:r>
          </w:p>
        </w:tc>
        <w:tc>
          <w:tcPr>
            <w:tcW w:w="410" w:type="pct"/>
            <w:vMerge w:val="restart"/>
            <w:shd w:val="clear" w:color="auto" w:fill="C2D69B" w:themeFill="accent3" w:themeFillTint="99"/>
            <w:vAlign w:val="center"/>
          </w:tcPr>
          <w:p w14:paraId="70032988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هزینه‌ها</w:t>
            </w:r>
          </w:p>
        </w:tc>
      </w:tr>
      <w:tr w:rsidR="00D86789" w:rsidRPr="004F6EB3" w14:paraId="4868A521" w14:textId="77777777" w:rsidTr="003D071E">
        <w:trPr>
          <w:trHeight w:val="316"/>
          <w:jc w:val="center"/>
        </w:trPr>
        <w:tc>
          <w:tcPr>
            <w:tcW w:w="309" w:type="pct"/>
            <w:vMerge/>
            <w:shd w:val="clear" w:color="auto" w:fill="C2D69B" w:themeFill="accent3" w:themeFillTint="99"/>
            <w:vAlign w:val="center"/>
          </w:tcPr>
          <w:p w14:paraId="470EFB94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Merge/>
            <w:shd w:val="clear" w:color="auto" w:fill="C2D69B" w:themeFill="accent3" w:themeFillTint="99"/>
            <w:vAlign w:val="center"/>
          </w:tcPr>
          <w:p w14:paraId="24D62C3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89" w:type="pct"/>
            <w:vMerge/>
            <w:shd w:val="clear" w:color="auto" w:fill="C2D69B" w:themeFill="accent3" w:themeFillTint="99"/>
            <w:vAlign w:val="center"/>
          </w:tcPr>
          <w:p w14:paraId="476A1BF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shd w:val="clear" w:color="auto" w:fill="C2D69B" w:themeFill="accent3" w:themeFillTint="99"/>
            <w:vAlign w:val="center"/>
          </w:tcPr>
          <w:p w14:paraId="4CBF5CC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418" w:type="pct"/>
            <w:shd w:val="clear" w:color="auto" w:fill="C2D69B" w:themeFill="accent3" w:themeFillTint="99"/>
            <w:vAlign w:val="center"/>
          </w:tcPr>
          <w:p w14:paraId="6456D87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مبلغ کل</w:t>
            </w:r>
          </w:p>
        </w:tc>
        <w:tc>
          <w:tcPr>
            <w:tcW w:w="496" w:type="pct"/>
            <w:shd w:val="clear" w:color="auto" w:fill="C2D69B" w:themeFill="accent3" w:themeFillTint="99"/>
            <w:vAlign w:val="center"/>
          </w:tcPr>
          <w:p w14:paraId="72BA4FF3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222" w:type="pct"/>
            <w:shd w:val="clear" w:color="auto" w:fill="C2D69B" w:themeFill="accent3" w:themeFillTint="99"/>
            <w:vAlign w:val="center"/>
          </w:tcPr>
          <w:p w14:paraId="709A0281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فی</w:t>
            </w:r>
          </w:p>
        </w:tc>
        <w:tc>
          <w:tcPr>
            <w:tcW w:w="540" w:type="pct"/>
            <w:shd w:val="clear" w:color="auto" w:fill="C2D69B" w:themeFill="accent3" w:themeFillTint="99"/>
            <w:vAlign w:val="center"/>
          </w:tcPr>
          <w:p w14:paraId="5F5EF7FC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مبلغ کل</w:t>
            </w:r>
          </w:p>
        </w:tc>
        <w:tc>
          <w:tcPr>
            <w:tcW w:w="570" w:type="pct"/>
            <w:shd w:val="clear" w:color="auto" w:fill="C2D69B" w:themeFill="accent3" w:themeFillTint="99"/>
            <w:vAlign w:val="center"/>
          </w:tcPr>
          <w:p w14:paraId="595C78C1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سهم مجری</w:t>
            </w:r>
          </w:p>
        </w:tc>
        <w:tc>
          <w:tcPr>
            <w:tcW w:w="576" w:type="pct"/>
            <w:shd w:val="clear" w:color="auto" w:fill="C2D69B" w:themeFill="accent3" w:themeFillTint="99"/>
            <w:vAlign w:val="center"/>
          </w:tcPr>
          <w:p w14:paraId="4B9167C4" w14:textId="77777777" w:rsidR="00D86789" w:rsidRPr="004F6EB3" w:rsidRDefault="00D86789" w:rsidP="003D071E">
            <w:pPr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سهم </w:t>
            </w: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صندوق</w:t>
            </w:r>
          </w:p>
        </w:tc>
        <w:tc>
          <w:tcPr>
            <w:tcW w:w="410" w:type="pct"/>
            <w:vMerge/>
            <w:shd w:val="clear" w:color="auto" w:fill="C2D69B" w:themeFill="accent3" w:themeFillTint="99"/>
            <w:vAlign w:val="center"/>
          </w:tcPr>
          <w:p w14:paraId="2446BA5F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D86789" w:rsidRPr="004F6EB3" w14:paraId="6BE7BCFB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7193BBED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DA4CF2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864" w:type="pct"/>
            <w:vAlign w:val="center"/>
          </w:tcPr>
          <w:p w14:paraId="4B9D643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701B5CC9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64C3890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3C6D7F48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4FB8B28A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7BA6399C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32FD21F0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40BCF3A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4419B22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28D4199F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7B12D6F7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3449C951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Align w:val="center"/>
          </w:tcPr>
          <w:p w14:paraId="0DBD041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2751B946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053D75A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1D6EBC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4D20B512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7ACF43B6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7C658497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5D9C8F36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5A2EFC48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5791450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180E47D9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1CCDBA5E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Align w:val="center"/>
          </w:tcPr>
          <w:p w14:paraId="1B736CB6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61E3D5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4122EC92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73DA73F4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1E9F4C7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6044DEDF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4D26FDF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6BE97DE3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778F5E27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521C059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53839715" w14:textId="77777777" w:rsidTr="003D071E">
        <w:trPr>
          <w:trHeight w:hRule="exact" w:val="291"/>
          <w:jc w:val="center"/>
        </w:trPr>
        <w:tc>
          <w:tcPr>
            <w:tcW w:w="309" w:type="pct"/>
            <w:shd w:val="clear" w:color="auto" w:fill="C2D69B" w:themeFill="accent3" w:themeFillTint="99"/>
            <w:vAlign w:val="center"/>
          </w:tcPr>
          <w:p w14:paraId="76E6FDD6" w14:textId="77777777" w:rsidR="00D86789" w:rsidRPr="00DA4CF2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64" w:type="pct"/>
            <w:vAlign w:val="center"/>
          </w:tcPr>
          <w:p w14:paraId="16A4E8D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4F8446F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0A30537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90BCB26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447D452D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14D3970F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1456C769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602CBA05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2EE93878" w14:textId="77777777" w:rsidR="00D86789" w:rsidRPr="004F6EB3" w:rsidRDefault="00D86789" w:rsidP="003D071E">
            <w:pPr>
              <w:jc w:val="center"/>
              <w:rPr>
                <w:rFonts w:cs="B Mitra"/>
                <w:color w:val="000000" w:themeColor="text1"/>
                <w:szCs w:val="24"/>
              </w:rPr>
            </w:pPr>
          </w:p>
        </w:tc>
        <w:tc>
          <w:tcPr>
            <w:tcW w:w="410" w:type="pct"/>
            <w:vAlign w:val="center"/>
          </w:tcPr>
          <w:p w14:paraId="44282797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D86789" w:rsidRPr="004F6EB3" w14:paraId="7A9139B5" w14:textId="77777777" w:rsidTr="003D071E">
        <w:trPr>
          <w:trHeight w:val="153"/>
          <w:jc w:val="center"/>
        </w:trPr>
        <w:tc>
          <w:tcPr>
            <w:tcW w:w="1173" w:type="pct"/>
            <w:gridSpan w:val="2"/>
            <w:shd w:val="clear" w:color="auto" w:fill="D99594" w:themeFill="accent2" w:themeFillTint="99"/>
            <w:vAlign w:val="center"/>
          </w:tcPr>
          <w:p w14:paraId="7A47E88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  <w:r w:rsidRPr="004F6EB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289" w:type="pct"/>
            <w:shd w:val="clear" w:color="auto" w:fill="D99594" w:themeFill="accent2" w:themeFillTint="99"/>
            <w:vAlign w:val="center"/>
          </w:tcPr>
          <w:p w14:paraId="33B166F4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D99594" w:themeFill="accent2" w:themeFillTint="99"/>
            <w:vAlign w:val="center"/>
          </w:tcPr>
          <w:p w14:paraId="37C770B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D99594" w:themeFill="accent2" w:themeFillTint="99"/>
            <w:vAlign w:val="center"/>
          </w:tcPr>
          <w:p w14:paraId="793AE5C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D99594" w:themeFill="accent2" w:themeFillTint="99"/>
            <w:vAlign w:val="center"/>
          </w:tcPr>
          <w:p w14:paraId="638EEFD1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pct"/>
            <w:shd w:val="clear" w:color="auto" w:fill="D99594" w:themeFill="accent2" w:themeFillTint="99"/>
            <w:vAlign w:val="center"/>
          </w:tcPr>
          <w:p w14:paraId="7D9318F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D99594" w:themeFill="accent2" w:themeFillTint="99"/>
            <w:vAlign w:val="center"/>
          </w:tcPr>
          <w:p w14:paraId="0F32899D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D99594" w:themeFill="accent2" w:themeFillTint="99"/>
            <w:vAlign w:val="center"/>
          </w:tcPr>
          <w:p w14:paraId="20D60E80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D99594" w:themeFill="accent2" w:themeFillTint="99"/>
            <w:vAlign w:val="center"/>
          </w:tcPr>
          <w:p w14:paraId="4EF6FC65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0" w:type="pct"/>
            <w:shd w:val="clear" w:color="auto" w:fill="D99594" w:themeFill="accent2" w:themeFillTint="99"/>
            <w:vAlign w:val="center"/>
          </w:tcPr>
          <w:p w14:paraId="743D9BDC" w14:textId="77777777" w:rsidR="00D86789" w:rsidRPr="004F6EB3" w:rsidRDefault="00D86789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3621BDE" w14:textId="4D560B9F" w:rsidR="00F8032D" w:rsidRPr="007E6831" w:rsidRDefault="00F8032D" w:rsidP="00F8032D">
      <w:pPr>
        <w:pStyle w:val="Heading2"/>
        <w:rPr>
          <w:sz w:val="24"/>
          <w:szCs w:val="24"/>
          <w:lang w:bidi="fa-IR"/>
        </w:rPr>
      </w:pPr>
      <w:r w:rsidRPr="007E6831">
        <w:rPr>
          <w:rFonts w:hint="cs"/>
          <w:sz w:val="24"/>
          <w:szCs w:val="24"/>
          <w:rtl/>
          <w:lang w:bidi="fa-IR"/>
        </w:rPr>
        <w:t>هزینه تجهیزات آزمایشگاهی</w:t>
      </w:r>
    </w:p>
    <w:p w14:paraId="75D3F820" w14:textId="77777777" w:rsidR="00F8032D" w:rsidRPr="00A04B70" w:rsidRDefault="00F8032D" w:rsidP="00F8032D">
      <w:pPr>
        <w:spacing w:before="120"/>
        <w:ind w:hanging="1"/>
        <w:rPr>
          <w:rFonts w:cs="B Mitra"/>
          <w:b/>
          <w:bCs/>
          <w:color w:val="FF0000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برآورد هزینه مربوط به تجهیزات آزمایشگاهی طرح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1675"/>
        <w:gridCol w:w="1389"/>
        <w:gridCol w:w="572"/>
        <w:gridCol w:w="799"/>
        <w:gridCol w:w="572"/>
        <w:gridCol w:w="805"/>
        <w:gridCol w:w="809"/>
        <w:gridCol w:w="645"/>
        <w:gridCol w:w="707"/>
        <w:gridCol w:w="794"/>
      </w:tblGrid>
      <w:tr w:rsidR="00F8032D" w:rsidRPr="008A7313" w14:paraId="1BE1097F" w14:textId="77777777" w:rsidTr="00F523A2">
        <w:trPr>
          <w:trHeight w:val="22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FE2D3B7" w14:textId="77777777" w:rsidR="00F8032D" w:rsidRPr="004C30CF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هزینه تجهیزات آزمایشگاهی    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F8032D" w:rsidRPr="008A7313" w14:paraId="16A5EE39" w14:textId="77777777" w:rsidTr="00F523A2">
        <w:trPr>
          <w:trHeight w:val="226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33603D6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A3DF32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تجهیزات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5A5BA71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خلاصه مشخصات فنی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1EE5F63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8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0CE26BD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FB10F5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جمع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</w:p>
        </w:tc>
      </w:tr>
      <w:tr w:rsidR="00F8032D" w:rsidRPr="008A7313" w14:paraId="53483E32" w14:textId="77777777" w:rsidTr="00F523A2">
        <w:trPr>
          <w:trHeight w:val="280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6B0B8F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4B5387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74431ED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E3C4550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3BDD57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A70CD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BA3D9A9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7E20E86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653F44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DCE700D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3AD880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8A7313" w14:paraId="1C377128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86F336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96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7B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30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09F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2E7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F2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BB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3D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DB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B11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6D44EC3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FCC3CE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92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787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939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E4F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BD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597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716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B8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77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7C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521041DB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9DE4251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F1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6B7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4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9B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3FE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A25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746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44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E6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0DF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C5D46B0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BB491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219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6BF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276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064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D9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BB9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AC3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07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428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902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77DFEA93" w14:textId="77777777" w:rsidTr="00F523A2">
        <w:trPr>
          <w:trHeight w:val="170"/>
          <w:jc w:val="center"/>
        </w:trPr>
        <w:tc>
          <w:tcPr>
            <w:tcW w:w="1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616D9BB6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44FB83C9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FFB9AB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26B89D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293E6D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F0B383F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0C798B9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2DEC533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E40D2B2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E757143" w14:textId="71FEDADC" w:rsidR="00F8032D" w:rsidRPr="007E6831" w:rsidRDefault="00F8032D" w:rsidP="00F8032D">
      <w:pPr>
        <w:pStyle w:val="Heading2"/>
        <w:rPr>
          <w:sz w:val="24"/>
          <w:szCs w:val="24"/>
          <w:lang w:bidi="fa-IR"/>
        </w:rPr>
      </w:pPr>
      <w:r w:rsidRPr="007E6831">
        <w:rPr>
          <w:rFonts w:hint="cs"/>
          <w:sz w:val="24"/>
          <w:szCs w:val="24"/>
          <w:rtl/>
          <w:lang w:bidi="fa-IR"/>
        </w:rPr>
        <w:t xml:space="preserve">هزینه خرید خدمات </w:t>
      </w:r>
    </w:p>
    <w:p w14:paraId="6A86DC6C" w14:textId="591F1CB6" w:rsidR="00F8032D" w:rsidRPr="00A04B70" w:rsidRDefault="00F8032D" w:rsidP="00F8032D">
      <w:pPr>
        <w:spacing w:before="120"/>
        <w:ind w:hanging="1"/>
        <w:rPr>
          <w:rFonts w:cs="B Mitra"/>
          <w:b/>
          <w:bCs/>
          <w:color w:val="FF0000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برآورد هزینه مربوط به </w:t>
      </w:r>
      <w:r>
        <w:rPr>
          <w:rFonts w:cs="B Mitra" w:hint="cs"/>
          <w:color w:val="FF0000"/>
          <w:szCs w:val="24"/>
          <w:rtl/>
        </w:rPr>
        <w:t xml:space="preserve">خرید خدمات </w:t>
      </w:r>
      <w:r w:rsidRPr="00A04B70">
        <w:rPr>
          <w:rFonts w:cs="B Mitra" w:hint="cs"/>
          <w:color w:val="FF0000"/>
          <w:szCs w:val="24"/>
          <w:rtl/>
        </w:rPr>
        <w:t xml:space="preserve">طرح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1675"/>
        <w:gridCol w:w="1389"/>
        <w:gridCol w:w="572"/>
        <w:gridCol w:w="799"/>
        <w:gridCol w:w="572"/>
        <w:gridCol w:w="805"/>
        <w:gridCol w:w="809"/>
        <w:gridCol w:w="645"/>
        <w:gridCol w:w="707"/>
        <w:gridCol w:w="794"/>
      </w:tblGrid>
      <w:tr w:rsidR="00F8032D" w:rsidRPr="008A7313" w14:paraId="1EF84C48" w14:textId="77777777" w:rsidTr="00F523A2">
        <w:trPr>
          <w:trHeight w:val="22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2C30735" w14:textId="4832E2B0" w:rsidR="00F8032D" w:rsidRPr="004C30CF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هزینه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خرید خدمات 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F8032D" w:rsidRPr="008A7313" w14:paraId="01DE0866" w14:textId="77777777" w:rsidTr="00F523A2">
        <w:trPr>
          <w:trHeight w:val="226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693195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3FAE0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تجهیزات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A049F81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خلاصه مشخصات فنی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E680AF3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8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790C7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6E09C6E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جمع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</w:p>
        </w:tc>
      </w:tr>
      <w:tr w:rsidR="00F8032D" w:rsidRPr="008A7313" w14:paraId="4F3E2125" w14:textId="77777777" w:rsidTr="00F523A2">
        <w:trPr>
          <w:trHeight w:val="280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DF4DBC4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59FB63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B1E157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29C2E8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92707DD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9656AFF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2C69DF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8A5F035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30FCE9F0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1A76E02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F342A0E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8A7313" w14:paraId="14209FCB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8A5BEA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E0D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6B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5C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011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9A9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42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AD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06E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D6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4D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E5C4008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29EE2BF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957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25D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602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D1D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144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70A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E17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B0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C5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D2D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A263854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111AEC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831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C08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9C7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5B4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790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902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383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411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DA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527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0C9E629D" w14:textId="77777777" w:rsidTr="00F523A2">
        <w:trPr>
          <w:trHeight w:val="17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74B9F1B" w14:textId="77777777" w:rsidR="00F8032D" w:rsidRPr="004C30CF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3E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568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35B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924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8D6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9FA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E30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163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B3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A92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555E827" w14:textId="77777777" w:rsidTr="00F523A2">
        <w:trPr>
          <w:trHeight w:val="170"/>
          <w:jc w:val="center"/>
        </w:trPr>
        <w:tc>
          <w:tcPr>
            <w:tcW w:w="1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3339D6E9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4CF6731F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5AB5B3C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39D7C0A6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5066E7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2C8434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57CA3DF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04B8A6B3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3ADFC35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0C57117" w14:textId="77777777" w:rsidR="00F8032D" w:rsidRDefault="00F8032D" w:rsidP="00F8032D">
      <w:pPr>
        <w:bidi w:val="0"/>
        <w:spacing w:line="240" w:lineRule="auto"/>
        <w:jc w:val="left"/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</w:pPr>
      <w:r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  <w:br w:type="page"/>
      </w:r>
    </w:p>
    <w:p w14:paraId="303886CB" w14:textId="23E0D270" w:rsidR="006F209B" w:rsidRPr="006F209B" w:rsidRDefault="006F209B" w:rsidP="006F209B">
      <w:pPr>
        <w:pStyle w:val="Heading2"/>
        <w:rPr>
          <w:sz w:val="24"/>
          <w:szCs w:val="24"/>
          <w:lang w:bidi="fa-IR"/>
        </w:rPr>
      </w:pPr>
      <w:r w:rsidRPr="006F209B">
        <w:rPr>
          <w:rFonts w:hint="cs"/>
          <w:sz w:val="24"/>
          <w:szCs w:val="24"/>
          <w:rtl/>
          <w:lang w:bidi="fa-IR"/>
        </w:rPr>
        <w:t>هزینه تجهیزات اداری</w:t>
      </w:r>
    </w:p>
    <w:p w14:paraId="0397D638" w14:textId="77777777" w:rsidR="006F209B" w:rsidRPr="00A04B70" w:rsidRDefault="006F209B" w:rsidP="006F209B">
      <w:pPr>
        <w:ind w:hanging="1"/>
        <w:rPr>
          <w:rFonts w:cs="B Mitra"/>
          <w:b/>
          <w:bCs/>
          <w:color w:val="FF0000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برآورد هزینه مربوط به تجهیزات اداری </w:t>
      </w:r>
      <w:r>
        <w:rPr>
          <w:rFonts w:cs="B Mitra"/>
          <w:color w:val="FF0000"/>
          <w:szCs w:val="24"/>
          <w:rtl/>
        </w:rPr>
        <w:t>موردن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از</w:t>
      </w:r>
      <w:r w:rsidRPr="00A04B70">
        <w:rPr>
          <w:rFonts w:cs="B Mitra" w:hint="cs"/>
          <w:color w:val="FF0000"/>
          <w:szCs w:val="24"/>
          <w:rtl/>
        </w:rPr>
        <w:t xml:space="preserve"> طرح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1939"/>
        <w:gridCol w:w="533"/>
        <w:gridCol w:w="572"/>
        <w:gridCol w:w="970"/>
        <w:gridCol w:w="572"/>
        <w:gridCol w:w="739"/>
        <w:gridCol w:w="866"/>
        <w:gridCol w:w="655"/>
        <w:gridCol w:w="707"/>
        <w:gridCol w:w="1154"/>
      </w:tblGrid>
      <w:tr w:rsidR="006F209B" w:rsidRPr="008A7313" w14:paraId="26106682" w14:textId="77777777" w:rsidTr="003D071E">
        <w:trPr>
          <w:jc w:val="center"/>
        </w:trPr>
        <w:tc>
          <w:tcPr>
            <w:tcW w:w="5000" w:type="pct"/>
            <w:gridSpan w:val="11"/>
            <w:shd w:val="clear" w:color="auto" w:fill="C2D69B" w:themeFill="accent3" w:themeFillTint="99"/>
          </w:tcPr>
          <w:p w14:paraId="7301C5DB" w14:textId="77777777" w:rsidR="006F209B" w:rsidRPr="00660C52" w:rsidRDefault="006F209B" w:rsidP="003D071E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جدول هزینه تجهیزات اداری            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6F209B" w:rsidRPr="008A7313" w14:paraId="24F3CEA5" w14:textId="77777777" w:rsidTr="003D071E">
        <w:trPr>
          <w:jc w:val="center"/>
        </w:trPr>
        <w:tc>
          <w:tcPr>
            <w:tcW w:w="343" w:type="pct"/>
            <w:vMerge w:val="restart"/>
            <w:shd w:val="clear" w:color="auto" w:fill="C2D69B" w:themeFill="accent3" w:themeFillTint="99"/>
            <w:vAlign w:val="center"/>
            <w:hideMark/>
          </w:tcPr>
          <w:p w14:paraId="5E395E1E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039" w:type="pct"/>
            <w:vMerge w:val="restart"/>
            <w:shd w:val="clear" w:color="auto" w:fill="C2D69B" w:themeFill="accent3" w:themeFillTint="99"/>
            <w:vAlign w:val="center"/>
            <w:hideMark/>
          </w:tcPr>
          <w:p w14:paraId="59DC9D62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 (مشخصات)</w:t>
            </w:r>
          </w:p>
        </w:tc>
        <w:tc>
          <w:tcPr>
            <w:tcW w:w="285" w:type="pct"/>
            <w:vMerge w:val="restart"/>
            <w:shd w:val="clear" w:color="auto" w:fill="C2D69B" w:themeFill="accent3" w:themeFillTint="99"/>
            <w:vAlign w:val="center"/>
            <w:hideMark/>
          </w:tcPr>
          <w:p w14:paraId="7F8E956F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827" w:type="pct"/>
            <w:gridSpan w:val="2"/>
            <w:shd w:val="clear" w:color="auto" w:fill="C2D69B" w:themeFill="accent3" w:themeFillTint="99"/>
            <w:vAlign w:val="center"/>
            <w:hideMark/>
          </w:tcPr>
          <w:p w14:paraId="1C07C58D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886" w:type="pct"/>
            <w:gridSpan w:val="5"/>
            <w:shd w:val="clear" w:color="auto" w:fill="C2D69B" w:themeFill="accent3" w:themeFillTint="99"/>
            <w:vAlign w:val="center"/>
          </w:tcPr>
          <w:p w14:paraId="7132805F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619" w:type="pct"/>
            <w:vMerge w:val="restart"/>
            <w:shd w:val="clear" w:color="auto" w:fill="C2D69B" w:themeFill="accent3" w:themeFillTint="99"/>
            <w:vAlign w:val="center"/>
            <w:hideMark/>
          </w:tcPr>
          <w:p w14:paraId="3973A7A9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4C30CF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</w:t>
            </w:r>
          </w:p>
        </w:tc>
      </w:tr>
      <w:tr w:rsidR="006F209B" w:rsidRPr="008A7313" w14:paraId="13A459CF" w14:textId="77777777" w:rsidTr="003D071E">
        <w:trPr>
          <w:jc w:val="center"/>
        </w:trPr>
        <w:tc>
          <w:tcPr>
            <w:tcW w:w="343" w:type="pct"/>
            <w:vMerge/>
            <w:shd w:val="clear" w:color="auto" w:fill="C2D69B" w:themeFill="accent3" w:themeFillTint="99"/>
            <w:vAlign w:val="center"/>
          </w:tcPr>
          <w:p w14:paraId="384B5806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9" w:type="pct"/>
            <w:vMerge/>
            <w:shd w:val="clear" w:color="auto" w:fill="C2D69B" w:themeFill="accent3" w:themeFillTint="99"/>
            <w:vAlign w:val="center"/>
          </w:tcPr>
          <w:p w14:paraId="3D7CADFB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85" w:type="pct"/>
            <w:vMerge/>
            <w:shd w:val="clear" w:color="auto" w:fill="C2D69B" w:themeFill="accent3" w:themeFillTint="99"/>
            <w:vAlign w:val="center"/>
          </w:tcPr>
          <w:p w14:paraId="732B3AD1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06" w:type="pct"/>
            <w:shd w:val="clear" w:color="auto" w:fill="C2D69B" w:themeFill="accent3" w:themeFillTint="99"/>
            <w:vAlign w:val="center"/>
          </w:tcPr>
          <w:p w14:paraId="5C7C4C73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521" w:type="pct"/>
            <w:shd w:val="clear" w:color="auto" w:fill="C2D69B" w:themeFill="accent3" w:themeFillTint="99"/>
            <w:vAlign w:val="center"/>
          </w:tcPr>
          <w:p w14:paraId="278DC09B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6" w:type="pct"/>
            <w:shd w:val="clear" w:color="auto" w:fill="C2D69B" w:themeFill="accent3" w:themeFillTint="99"/>
            <w:vAlign w:val="center"/>
          </w:tcPr>
          <w:p w14:paraId="0422B236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397" w:type="pct"/>
            <w:shd w:val="clear" w:color="auto" w:fill="C2D69B" w:themeFill="accent3" w:themeFillTint="99"/>
            <w:vAlign w:val="center"/>
          </w:tcPr>
          <w:p w14:paraId="421B6210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465" w:type="pct"/>
            <w:shd w:val="clear" w:color="auto" w:fill="C2D69B" w:themeFill="accent3" w:themeFillTint="99"/>
            <w:vAlign w:val="center"/>
          </w:tcPr>
          <w:p w14:paraId="2F8DCC3E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52" w:type="pct"/>
            <w:shd w:val="clear" w:color="auto" w:fill="C2D69B" w:themeFill="accent3" w:themeFillTint="99"/>
          </w:tcPr>
          <w:p w14:paraId="6DE1247D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366" w:type="pct"/>
            <w:shd w:val="clear" w:color="auto" w:fill="C2D69B" w:themeFill="accent3" w:themeFillTint="99"/>
          </w:tcPr>
          <w:p w14:paraId="7141B190" w14:textId="77777777" w:rsidR="006F209B" w:rsidRPr="004C30CF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C30C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619" w:type="pct"/>
            <w:vMerge/>
            <w:shd w:val="clear" w:color="auto" w:fill="C2D69B" w:themeFill="accent3" w:themeFillTint="99"/>
            <w:vAlign w:val="center"/>
          </w:tcPr>
          <w:p w14:paraId="0045DFB9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6F209B" w:rsidRPr="008A7313" w14:paraId="7E2A3836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23160403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39" w:type="pct"/>
            <w:vAlign w:val="center"/>
          </w:tcPr>
          <w:p w14:paraId="1EA4B69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2FFCD608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11ABC65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05E43AB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1FAC584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31C3ED5E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44760ADC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7F8B8058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25C7BBC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7A7BE5C2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6418CBB5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34BB6FD2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039" w:type="pct"/>
            <w:vAlign w:val="center"/>
          </w:tcPr>
          <w:p w14:paraId="15BD9D0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263E42A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3D8EE498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2DE4675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E5D89C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557BD6A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0AE6E7C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5756F46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3DEB840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0F344A7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0A77C27B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264BC5DB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39" w:type="pct"/>
            <w:vAlign w:val="center"/>
          </w:tcPr>
          <w:p w14:paraId="43F23A00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3EA7EADE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4AEA0A75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0FA0131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0B09BC2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0F846A6E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65F3C943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547CFE3C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5A32170A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4EAAD34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22B3DEBE" w14:textId="77777777" w:rsidTr="003D071E">
        <w:trPr>
          <w:jc w:val="center"/>
        </w:trPr>
        <w:tc>
          <w:tcPr>
            <w:tcW w:w="343" w:type="pct"/>
            <w:shd w:val="clear" w:color="auto" w:fill="C2D69B" w:themeFill="accent3" w:themeFillTint="99"/>
            <w:vAlign w:val="center"/>
          </w:tcPr>
          <w:p w14:paraId="2F6C95F1" w14:textId="77777777" w:rsidR="006F209B" w:rsidRPr="00660C52" w:rsidRDefault="006F209B" w:rsidP="003D071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1039" w:type="pct"/>
            <w:vAlign w:val="center"/>
          </w:tcPr>
          <w:p w14:paraId="73C10D4C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5028192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2D594FB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56543749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6" w:type="pct"/>
            <w:vAlign w:val="center"/>
          </w:tcPr>
          <w:p w14:paraId="77D9C58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7" w:type="pct"/>
            <w:vAlign w:val="center"/>
          </w:tcPr>
          <w:p w14:paraId="787AEBD5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1EB641E4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52" w:type="pct"/>
          </w:tcPr>
          <w:p w14:paraId="510A96E0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66" w:type="pct"/>
          </w:tcPr>
          <w:p w14:paraId="1E4B016B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19" w:type="pct"/>
            <w:vAlign w:val="center"/>
          </w:tcPr>
          <w:p w14:paraId="3E822AE1" w14:textId="77777777" w:rsidR="006F209B" w:rsidRPr="0060582C" w:rsidRDefault="006F209B" w:rsidP="003D071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6F209B" w:rsidRPr="008A7313" w14:paraId="06FD5C75" w14:textId="77777777" w:rsidTr="003D071E">
        <w:trPr>
          <w:jc w:val="center"/>
        </w:trPr>
        <w:tc>
          <w:tcPr>
            <w:tcW w:w="1668" w:type="pct"/>
            <w:gridSpan w:val="3"/>
            <w:shd w:val="clear" w:color="auto" w:fill="D99594" w:themeFill="accent2" w:themeFillTint="99"/>
            <w:vAlign w:val="center"/>
            <w:hideMark/>
          </w:tcPr>
          <w:p w14:paraId="6974F32A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06" w:type="pct"/>
            <w:shd w:val="clear" w:color="auto" w:fill="D99594" w:themeFill="accent2" w:themeFillTint="99"/>
            <w:vAlign w:val="center"/>
          </w:tcPr>
          <w:p w14:paraId="46A191C9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21" w:type="pct"/>
            <w:shd w:val="clear" w:color="auto" w:fill="D99594" w:themeFill="accent2" w:themeFillTint="99"/>
            <w:vAlign w:val="center"/>
          </w:tcPr>
          <w:p w14:paraId="3F62ABB4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06" w:type="pct"/>
            <w:shd w:val="clear" w:color="auto" w:fill="D99594" w:themeFill="accent2" w:themeFillTint="99"/>
            <w:vAlign w:val="center"/>
          </w:tcPr>
          <w:p w14:paraId="4761F082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97" w:type="pct"/>
            <w:shd w:val="clear" w:color="auto" w:fill="D99594" w:themeFill="accent2" w:themeFillTint="99"/>
            <w:vAlign w:val="center"/>
          </w:tcPr>
          <w:p w14:paraId="13547615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465" w:type="pct"/>
            <w:shd w:val="clear" w:color="auto" w:fill="D99594" w:themeFill="accent2" w:themeFillTint="99"/>
            <w:vAlign w:val="center"/>
          </w:tcPr>
          <w:p w14:paraId="2A42C8B7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52" w:type="pct"/>
            <w:shd w:val="clear" w:color="auto" w:fill="D99594" w:themeFill="accent2" w:themeFillTint="99"/>
          </w:tcPr>
          <w:p w14:paraId="5F1ADA16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66" w:type="pct"/>
            <w:shd w:val="clear" w:color="auto" w:fill="D99594" w:themeFill="accent2" w:themeFillTint="99"/>
          </w:tcPr>
          <w:p w14:paraId="242D7462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19" w:type="pct"/>
            <w:shd w:val="clear" w:color="auto" w:fill="D99594" w:themeFill="accent2" w:themeFillTint="99"/>
            <w:vAlign w:val="center"/>
          </w:tcPr>
          <w:p w14:paraId="7ED686C6" w14:textId="77777777" w:rsidR="006F209B" w:rsidRPr="008A7313" w:rsidRDefault="006F209B" w:rsidP="003D071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</w:tr>
    </w:tbl>
    <w:p w14:paraId="40D0B82A" w14:textId="77777777" w:rsidR="006F209B" w:rsidRPr="00854851" w:rsidRDefault="006F209B" w:rsidP="006F209B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lang w:val="x-none" w:eastAsia="x-none"/>
        </w:rPr>
      </w:pPr>
    </w:p>
    <w:p w14:paraId="21E54882" w14:textId="17BFAA61" w:rsidR="007715B9" w:rsidRPr="006F209B" w:rsidRDefault="007715B9" w:rsidP="00D86789">
      <w:pPr>
        <w:pStyle w:val="Heading2"/>
        <w:rPr>
          <w:sz w:val="24"/>
          <w:szCs w:val="24"/>
          <w:lang w:bidi="fa-IR"/>
        </w:rPr>
      </w:pPr>
      <w:r w:rsidRPr="006F209B">
        <w:rPr>
          <w:sz w:val="24"/>
          <w:szCs w:val="24"/>
          <w:rtl/>
          <w:lang w:bidi="fa-IR"/>
        </w:rPr>
        <w:t xml:space="preserve">هزینه مواد اولیه مصرفی </w:t>
      </w:r>
    </w:p>
    <w:p w14:paraId="741B5C3F" w14:textId="77777777" w:rsidR="007715B9" w:rsidRPr="00A53E06" w:rsidRDefault="007715B9" w:rsidP="007715B9">
      <w:pPr>
        <w:spacing w:before="120"/>
        <w:ind w:hanging="1"/>
        <w:rPr>
          <w:rFonts w:cs="B Mitra"/>
          <w:color w:val="FF0000"/>
          <w:szCs w:val="24"/>
          <w:rtl/>
        </w:rPr>
      </w:pPr>
      <w:r w:rsidRPr="00A53E06">
        <w:rPr>
          <w:rFonts w:cs="B Mitra"/>
          <w:color w:val="FF0000"/>
          <w:szCs w:val="24"/>
          <w:rtl/>
        </w:rPr>
        <w:t xml:space="preserve">در این بخش هزینه مواد اولیه مصرفی به تفکیک هزینه‌های انجام‌شده و موردنیاز (به میلیون ریال) </w:t>
      </w:r>
      <w:r w:rsidRPr="00A53E06">
        <w:rPr>
          <w:rFonts w:cs="B Mitra"/>
          <w:color w:val="FF0000"/>
          <w:szCs w:val="24"/>
          <w:rtl/>
          <w:lang w:bidi="fa-IR"/>
        </w:rPr>
        <w:t xml:space="preserve">برای </w:t>
      </w:r>
      <w:r w:rsidRPr="00A53E06">
        <w:rPr>
          <w:rFonts w:cs="B Mitra"/>
          <w:b/>
          <w:bCs/>
          <w:color w:val="FF0000"/>
          <w:sz w:val="22"/>
          <w:szCs w:val="22"/>
          <w:u w:val="single"/>
          <w:rtl/>
          <w:lang w:bidi="fa-IR"/>
        </w:rPr>
        <w:t>مدت‌زمان در نظر گرفته شده در جدول زمان‌بندی</w:t>
      </w:r>
      <w:r w:rsidRPr="00A53E06">
        <w:rPr>
          <w:rFonts w:cs="B Mitra"/>
          <w:color w:val="FF0000"/>
          <w:szCs w:val="24"/>
          <w:rtl/>
        </w:rPr>
        <w:t xml:space="preserve"> ارائه شود. هم‌چنین محل تأمین (داخلی یا خارجی) و احتمال عدم دسترسی یا مشکلات مشابه مطرح گردد.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2373"/>
        <w:gridCol w:w="562"/>
        <w:gridCol w:w="572"/>
        <w:gridCol w:w="890"/>
        <w:gridCol w:w="572"/>
        <w:gridCol w:w="645"/>
        <w:gridCol w:w="541"/>
        <w:gridCol w:w="645"/>
        <w:gridCol w:w="707"/>
        <w:gridCol w:w="1260"/>
      </w:tblGrid>
      <w:tr w:rsidR="00387E1C" w:rsidRPr="00387E1C" w14:paraId="2A108632" w14:textId="77777777" w:rsidTr="003D071E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3212837" w14:textId="4A168D61" w:rsidR="00387E1C" w:rsidRPr="00387E1C" w:rsidRDefault="00387E1C" w:rsidP="00387E1C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 مواد اولیه مصرفی                                                    ارقام به میلیون ریال</w:t>
            </w:r>
          </w:p>
        </w:tc>
      </w:tr>
      <w:tr w:rsidR="00387E1C" w:rsidRPr="00387E1C" w14:paraId="05505036" w14:textId="77777777" w:rsidTr="003D071E">
        <w:trPr>
          <w:jc w:val="center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6F8F931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87CB328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F1BDA7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F058B62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انجام‌شده</w:t>
            </w:r>
          </w:p>
        </w:tc>
        <w:tc>
          <w:tcPr>
            <w:tcW w:w="14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2C0EEAB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هزینه موردنیاز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90D536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هزینه‌ها</w:t>
            </w:r>
          </w:p>
        </w:tc>
      </w:tr>
      <w:tr w:rsidR="00387E1C" w:rsidRPr="00387E1C" w14:paraId="3A40455E" w14:textId="77777777" w:rsidTr="003D071E">
        <w:trPr>
          <w:jc w:val="center"/>
        </w:trPr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521E80D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0D04305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0A7D9E1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25E5606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16CA04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50F13F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543B6C2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1C70525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B1D4005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2DE905" w14:textId="77777777" w:rsidR="00387E1C" w:rsidRPr="00387E1C" w:rsidRDefault="00387E1C" w:rsidP="00387E1C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387E1C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صندوق</w:t>
            </w: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8511931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387E1C" w:rsidRPr="00387E1C" w14:paraId="15D88410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EB1F573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0F80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695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A951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96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6BA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192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4F01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EA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06FF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4EA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2A0A4EC8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4F0533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2F86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F1C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782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124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09F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63C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26C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9DC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7E7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F8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37A700A1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87D2618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65F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DF1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379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8B9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5993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27B4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1349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AAC4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F379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53B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561BB8E6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CFF649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012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C6B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D45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B39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B1D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420E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D39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7D7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D3EA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7F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08613B22" w14:textId="77777777" w:rsidTr="003D071E">
        <w:trPr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091304B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</w:pPr>
            <w:r w:rsidRPr="00387E1C">
              <w:rPr>
                <w:rFonts w:ascii="Arial" w:hAnsi="Arial" w:cs="B Mitra"/>
                <w:color w:val="000000" w:themeColor="text1"/>
                <w:sz w:val="20"/>
                <w:szCs w:val="20"/>
                <w:rtl/>
              </w:rPr>
              <w:t>....</w:t>
            </w:r>
          </w:p>
        </w:tc>
        <w:tc>
          <w:tcPr>
            <w:tcW w:w="1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4D77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AC1D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D0B1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EF64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A80B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8A3C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EA4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6E65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1945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3A38" w14:textId="77777777" w:rsidR="00387E1C" w:rsidRPr="00387E1C" w:rsidRDefault="00387E1C" w:rsidP="00387E1C">
            <w:pPr>
              <w:spacing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  <w:lang w:bidi="fa-IR"/>
              </w:rPr>
            </w:pPr>
          </w:p>
        </w:tc>
      </w:tr>
      <w:tr w:rsidR="00387E1C" w:rsidRPr="00387E1C" w14:paraId="5449D88B" w14:textId="77777777" w:rsidTr="003D071E">
        <w:trPr>
          <w:jc w:val="center"/>
        </w:trPr>
        <w:tc>
          <w:tcPr>
            <w:tcW w:w="1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5263117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  <w:r w:rsidRPr="00387E1C">
              <w:rPr>
                <w:rFonts w:ascii="Arial" w:hAnsi="Arial" w:cs="B Mitra"/>
                <w:color w:val="000000" w:themeColor="text1"/>
                <w:szCs w:val="24"/>
                <w:rtl/>
              </w:rPr>
              <w:t>جمع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535F97F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32B17B8B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5DDD4774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D0B23AE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F648B52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4F41C312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8E5742A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5A634F2" w14:textId="77777777" w:rsidR="00387E1C" w:rsidRPr="00387E1C" w:rsidRDefault="00387E1C" w:rsidP="00387E1C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</w:tbl>
    <w:p w14:paraId="21904A5C" w14:textId="767FF1EB" w:rsidR="00F8032D" w:rsidRPr="0022623C" w:rsidRDefault="00F8032D" w:rsidP="00F8032D">
      <w:pPr>
        <w:pStyle w:val="Heading2"/>
        <w:rPr>
          <w:sz w:val="24"/>
          <w:szCs w:val="24"/>
          <w:lang w:bidi="fa-IR"/>
        </w:rPr>
      </w:pPr>
      <w:r w:rsidRPr="0022623C">
        <w:rPr>
          <w:sz w:val="24"/>
          <w:szCs w:val="24"/>
          <w:rtl/>
          <w:lang w:bidi="fa-IR"/>
        </w:rPr>
        <w:t>هز</w:t>
      </w:r>
      <w:r w:rsidRPr="0022623C">
        <w:rPr>
          <w:rFonts w:hint="cs"/>
          <w:sz w:val="24"/>
          <w:szCs w:val="24"/>
          <w:rtl/>
          <w:lang w:bidi="fa-IR"/>
        </w:rPr>
        <w:t>ی</w:t>
      </w:r>
      <w:r w:rsidRPr="0022623C">
        <w:rPr>
          <w:rFonts w:hint="eastAsia"/>
          <w:sz w:val="24"/>
          <w:szCs w:val="24"/>
          <w:rtl/>
          <w:lang w:bidi="fa-IR"/>
        </w:rPr>
        <w:t>نه‌ها</w:t>
      </w:r>
      <w:r w:rsidRPr="0022623C">
        <w:rPr>
          <w:rFonts w:hint="cs"/>
          <w:sz w:val="24"/>
          <w:szCs w:val="24"/>
          <w:rtl/>
          <w:lang w:bidi="fa-IR"/>
        </w:rPr>
        <w:t xml:space="preserve">ی منابع انسانی </w:t>
      </w:r>
      <w:r w:rsidR="006D0CE8">
        <w:rPr>
          <w:rFonts w:hint="cs"/>
          <w:sz w:val="24"/>
          <w:szCs w:val="24"/>
          <w:rtl/>
          <w:lang w:bidi="fa-IR"/>
        </w:rPr>
        <w:t>پژوهشی</w:t>
      </w:r>
      <w:r w:rsidRPr="0022623C">
        <w:rPr>
          <w:rFonts w:hint="cs"/>
          <w:sz w:val="24"/>
          <w:szCs w:val="24"/>
          <w:rtl/>
          <w:lang w:bidi="fa-IR"/>
        </w:rPr>
        <w:t xml:space="preserve"> </w:t>
      </w:r>
    </w:p>
    <w:p w14:paraId="37817E71" w14:textId="7542E62B" w:rsidR="00F8032D" w:rsidRPr="005B54CB" w:rsidRDefault="00F8032D" w:rsidP="00F8032D">
      <w:pPr>
        <w:spacing w:before="120"/>
        <w:ind w:hanging="1"/>
        <w:rPr>
          <w:rFonts w:cs="B Mitra"/>
          <w:b/>
          <w:bCs/>
          <w:color w:val="000000" w:themeColor="text1"/>
          <w:sz w:val="20"/>
          <w:szCs w:val="20"/>
          <w:rtl/>
          <w:lang w:bidi="fa-IR"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</w:t>
      </w:r>
      <w:r>
        <w:rPr>
          <w:rFonts w:cs="B Mitra"/>
          <w:color w:val="FF0000"/>
          <w:szCs w:val="24"/>
          <w:rtl/>
        </w:rPr>
        <w:t>هز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نه‌ها</w:t>
      </w:r>
      <w:r>
        <w:rPr>
          <w:rFonts w:cs="B Mitra" w:hint="cs"/>
          <w:color w:val="FF0000"/>
          <w:szCs w:val="24"/>
          <w:rtl/>
        </w:rPr>
        <w:t>ی</w:t>
      </w:r>
      <w:r w:rsidRPr="00A04B70">
        <w:rPr>
          <w:rFonts w:cs="B Mitra" w:hint="cs"/>
          <w:color w:val="FF0000"/>
          <w:szCs w:val="24"/>
          <w:rtl/>
        </w:rPr>
        <w:t xml:space="preserve"> منابع انسانی </w:t>
      </w:r>
      <w:r w:rsidR="00022918">
        <w:rPr>
          <w:rFonts w:cs="B Mitra" w:hint="cs"/>
          <w:color w:val="FF0000"/>
          <w:szCs w:val="24"/>
          <w:rtl/>
        </w:rPr>
        <w:t>پژوهشی</w:t>
      </w:r>
      <w:r w:rsidRPr="00A04B70">
        <w:rPr>
          <w:rFonts w:cs="B Mitra" w:hint="cs"/>
          <w:color w:val="FF0000"/>
          <w:szCs w:val="24"/>
          <w:rtl/>
        </w:rPr>
        <w:t xml:space="preserve"> به تفکیک </w:t>
      </w:r>
      <w:r>
        <w:rPr>
          <w:rFonts w:cs="B Mitra"/>
          <w:color w:val="FF0000"/>
          <w:szCs w:val="24"/>
          <w:rtl/>
        </w:rPr>
        <w:t>موردن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از</w:t>
      </w:r>
      <w:r w:rsidRPr="00A04B70">
        <w:rPr>
          <w:rFonts w:cs="B Mitra" w:hint="cs"/>
          <w:color w:val="FF0000"/>
          <w:szCs w:val="24"/>
          <w:rtl/>
        </w:rPr>
        <w:t xml:space="preserve">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2144"/>
        <w:gridCol w:w="632"/>
        <w:gridCol w:w="744"/>
        <w:gridCol w:w="549"/>
        <w:gridCol w:w="712"/>
        <w:gridCol w:w="996"/>
        <w:gridCol w:w="996"/>
        <w:gridCol w:w="6"/>
        <w:gridCol w:w="994"/>
        <w:gridCol w:w="994"/>
      </w:tblGrid>
      <w:tr w:rsidR="00F8032D" w:rsidRPr="008A7313" w14:paraId="12DE016F" w14:textId="77777777" w:rsidTr="00F523A2">
        <w:trPr>
          <w:trHeight w:val="47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DDC98C7" w14:textId="1C28E8C5" w:rsidR="00F8032D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منابع انسانی </w:t>
            </w:r>
            <w:r w:rsidR="009F10EE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پژوهشی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ارقام به میلیون ریال</w:t>
            </w:r>
          </w:p>
        </w:tc>
      </w:tr>
      <w:tr w:rsidR="00F8032D" w:rsidRPr="008A7313" w14:paraId="42BABB18" w14:textId="77777777" w:rsidTr="00F523A2">
        <w:trPr>
          <w:trHeight w:val="458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9E9AB9B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469408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4DE935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موجود</w:t>
            </w:r>
          </w:p>
          <w:p w14:paraId="39C6CE24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(نفر)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DEFFA4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  <w:p w14:paraId="7801F1C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(نفر)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DA4FF6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</w:t>
            </w:r>
          </w:p>
          <w:p w14:paraId="3DE842AE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</w:t>
            </w:r>
            <w:r w:rsidRPr="00660C52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نفر</w:t>
            </w:r>
            <w:r w:rsidRPr="00660C52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252E2B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حقوق ماهانه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CFF6E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مدت‌زمان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فعالیت در طرح</w:t>
            </w:r>
          </w:p>
        </w:tc>
        <w:tc>
          <w:tcPr>
            <w:tcW w:w="16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3F916D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هزینه مورد نیاز</w:t>
            </w:r>
          </w:p>
        </w:tc>
      </w:tr>
      <w:tr w:rsidR="00F8032D" w:rsidRPr="008A7313" w14:paraId="4DCC655A" w14:textId="77777777" w:rsidTr="00F523A2">
        <w:trPr>
          <w:trHeight w:val="457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A85FE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6743F78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B39F8E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9FCF6F0" w14:textId="77777777" w:rsidR="00F8032D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99FB5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4B8A7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B0B3BD0" w14:textId="77777777" w:rsidR="00F8032D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90272D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مبلغ کل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FC07C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8C44D0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صندوق</w:t>
            </w:r>
          </w:p>
        </w:tc>
      </w:tr>
      <w:tr w:rsidR="00F8032D" w:rsidRPr="008A7313" w14:paraId="21D80D29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5591D0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DF5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53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537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077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8CF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810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CF7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37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73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58CED49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87DB21C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E2A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5C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12F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46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D44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456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DD8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EF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70B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564C3249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A77CF3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34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9EC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90B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336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8A6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181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B3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36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F2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82F23EB" w14:textId="77777777" w:rsidTr="00F523A2">
        <w:trPr>
          <w:trHeight w:val="288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431F52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...</w:t>
            </w:r>
          </w:p>
        </w:tc>
        <w:tc>
          <w:tcPr>
            <w:tcW w:w="1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DDA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1E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53A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12D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9E2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E6E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B1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F22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EB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5B2CD3D2" w14:textId="77777777" w:rsidTr="00F523A2">
        <w:trPr>
          <w:trHeight w:val="288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381AE9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1137D8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3C326A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0AF2F4E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0BB6C49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7DA09511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483A091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18B3AA0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3F8E8FB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</w:tbl>
    <w:p w14:paraId="2B3602CE" w14:textId="77777777" w:rsidR="00F8032D" w:rsidRPr="007E6416" w:rsidRDefault="00F8032D" w:rsidP="00F8032D">
      <w:pPr>
        <w:pStyle w:val="Heading2"/>
        <w:rPr>
          <w:sz w:val="24"/>
          <w:szCs w:val="24"/>
          <w:rtl/>
          <w:lang w:bidi="fa-IR"/>
        </w:rPr>
      </w:pPr>
      <w:r w:rsidRPr="007E6416">
        <w:rPr>
          <w:sz w:val="24"/>
          <w:szCs w:val="24"/>
          <w:rtl/>
          <w:lang w:bidi="fa-IR"/>
        </w:rPr>
        <w:t>هز</w:t>
      </w:r>
      <w:r w:rsidRPr="007E6416">
        <w:rPr>
          <w:rFonts w:hint="cs"/>
          <w:sz w:val="24"/>
          <w:szCs w:val="24"/>
          <w:rtl/>
          <w:lang w:bidi="fa-IR"/>
        </w:rPr>
        <w:t>ی</w:t>
      </w:r>
      <w:r w:rsidRPr="007E6416">
        <w:rPr>
          <w:rFonts w:hint="eastAsia"/>
          <w:sz w:val="24"/>
          <w:szCs w:val="24"/>
          <w:rtl/>
          <w:lang w:bidi="fa-IR"/>
        </w:rPr>
        <w:t>نه‌ها</w:t>
      </w:r>
      <w:r w:rsidRPr="007E6416">
        <w:rPr>
          <w:rFonts w:hint="cs"/>
          <w:sz w:val="24"/>
          <w:szCs w:val="24"/>
          <w:rtl/>
          <w:lang w:bidi="fa-IR"/>
        </w:rPr>
        <w:t>ی انرژی و زیرساخت اطلاعات و ارتباطات</w:t>
      </w:r>
    </w:p>
    <w:p w14:paraId="52166C4E" w14:textId="77777777" w:rsidR="00F8032D" w:rsidRPr="00A04B70" w:rsidRDefault="00F8032D" w:rsidP="00F8032D">
      <w:pPr>
        <w:spacing w:before="120"/>
        <w:ind w:hanging="1"/>
        <w:rPr>
          <w:rFonts w:cs="B Mitra"/>
          <w:color w:val="FF0000"/>
          <w:szCs w:val="24"/>
          <w:rtl/>
        </w:rPr>
      </w:pPr>
      <w:r w:rsidRPr="00A04B70">
        <w:rPr>
          <w:rFonts w:cs="B Mitra" w:hint="cs"/>
          <w:color w:val="FF0000"/>
          <w:szCs w:val="24"/>
          <w:rtl/>
        </w:rPr>
        <w:t xml:space="preserve">در این بخش </w:t>
      </w:r>
      <w:r>
        <w:rPr>
          <w:rFonts w:cs="B Mitra"/>
          <w:color w:val="FF0000"/>
          <w:szCs w:val="24"/>
          <w:rtl/>
        </w:rPr>
        <w:t>هز</w:t>
      </w:r>
      <w:r>
        <w:rPr>
          <w:rFonts w:cs="B Mitra" w:hint="cs"/>
          <w:color w:val="FF0000"/>
          <w:szCs w:val="24"/>
          <w:rtl/>
        </w:rPr>
        <w:t>ی</w:t>
      </w:r>
      <w:r>
        <w:rPr>
          <w:rFonts w:cs="B Mitra" w:hint="eastAsia"/>
          <w:color w:val="FF0000"/>
          <w:szCs w:val="24"/>
          <w:rtl/>
        </w:rPr>
        <w:t>نه‌ها</w:t>
      </w:r>
      <w:r>
        <w:rPr>
          <w:rFonts w:cs="B Mitra" w:hint="cs"/>
          <w:color w:val="FF0000"/>
          <w:szCs w:val="24"/>
          <w:rtl/>
        </w:rPr>
        <w:t>ی</w:t>
      </w:r>
      <w:r w:rsidRPr="00A04B70">
        <w:rPr>
          <w:rFonts w:cs="B Mitra" w:hint="cs"/>
          <w:color w:val="FF0000"/>
          <w:szCs w:val="24"/>
          <w:rtl/>
        </w:rPr>
        <w:t xml:space="preserve"> زیرساخت انرژی و اطلاعات و ارتباطات (به میلیون ریال) </w:t>
      </w:r>
      <w:r>
        <w:rPr>
          <w:rFonts w:cs="B Mitra"/>
          <w:color w:val="FF0000"/>
          <w:szCs w:val="24"/>
          <w:rtl/>
        </w:rPr>
        <w:t>ارائه</w:t>
      </w:r>
      <w:r w:rsidRPr="00A04B70">
        <w:rPr>
          <w:rFonts w:cs="B Mitra" w:hint="cs"/>
          <w:color w:val="FF0000"/>
          <w:szCs w:val="24"/>
          <w:rtl/>
        </w:rPr>
        <w:t xml:space="preserve"> شود.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21"/>
        <w:gridCol w:w="2507"/>
        <w:gridCol w:w="547"/>
        <w:gridCol w:w="750"/>
        <w:gridCol w:w="698"/>
        <w:gridCol w:w="1161"/>
        <w:gridCol w:w="692"/>
        <w:gridCol w:w="714"/>
        <w:gridCol w:w="707"/>
        <w:gridCol w:w="948"/>
      </w:tblGrid>
      <w:tr w:rsidR="00F8032D" w:rsidRPr="008A7313" w14:paraId="2ED02700" w14:textId="77777777" w:rsidTr="00F523A2">
        <w:trPr>
          <w:trHeight w:hRule="exact" w:val="39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4145D383" w14:textId="77777777" w:rsidR="00F8032D" w:rsidRPr="00660C52" w:rsidRDefault="00F8032D" w:rsidP="00F523A2">
            <w:pPr>
              <w:spacing w:line="240" w:lineRule="auto"/>
              <w:jc w:val="righ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 هزینه</w:t>
            </w:r>
            <w:r w:rsidRPr="00660C52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های انرژی و زیرساخت اطلاعات و ارتباطات                                  </w:t>
            </w:r>
            <w:r w:rsidRPr="005B54CB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ارقام به میلیون ریال</w:t>
            </w:r>
          </w:p>
        </w:tc>
      </w:tr>
      <w:tr w:rsidR="00F8032D" w:rsidRPr="008A7313" w14:paraId="4E0AC9CF" w14:textId="77777777" w:rsidTr="00F523A2">
        <w:trPr>
          <w:trHeight w:val="324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274FFB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D840692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FCF41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F2E1503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مقدار مصرف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E9066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هزینه واحد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7A88AFD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7E914BB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3CD177C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هزینه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</w:t>
            </w:r>
          </w:p>
        </w:tc>
      </w:tr>
      <w:tr w:rsidR="00F8032D" w:rsidRPr="008A7313" w14:paraId="5C6018D7" w14:textId="77777777" w:rsidTr="00F523A2">
        <w:trPr>
          <w:trHeight w:hRule="exact" w:val="723"/>
          <w:jc w:val="center"/>
        </w:trPr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EECFB45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4703D3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0E934D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D9C9EA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7F4D41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AC36F42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6901D1B" w14:textId="77777777" w:rsidR="00F8032D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مبلغ کل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B95E6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سهم مجری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F66E40B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سهم صندوق</w:t>
            </w: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94738F0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8A7313" w14:paraId="451170A8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DA5DF2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95F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D50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69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A9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E8D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83D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94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7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B2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6BFBA6CD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91BBAEB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3B3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1B0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F0E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C1A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226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9C5E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88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7C2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37A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1691E96F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03B07B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2AC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2E0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51B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744F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F39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0436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1A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2D51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639B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80756DF" w14:textId="77777777" w:rsidTr="00F523A2">
        <w:trPr>
          <w:trHeight w:hRule="exact" w:val="288"/>
          <w:jc w:val="center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6B4FCAC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38EA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282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FE8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D2D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89A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B180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935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87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2794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F8032D" w:rsidRPr="008A7313" w14:paraId="354DD7A5" w14:textId="77777777" w:rsidTr="00F523A2">
        <w:trPr>
          <w:trHeight w:hRule="exact" w:val="288"/>
          <w:jc w:val="center"/>
        </w:trPr>
        <w:tc>
          <w:tcPr>
            <w:tcW w:w="278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C9C776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8A7313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</w:tcPr>
          <w:p w14:paraId="699CEAA7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</w:tcPr>
          <w:p w14:paraId="43E2F2C4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9594" w:themeFill="accent2" w:themeFillTint="99"/>
          </w:tcPr>
          <w:p w14:paraId="74882AD5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0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</w:tcPr>
          <w:p w14:paraId="26E02138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14:paraId="7F673449" w14:textId="77777777" w:rsidR="00F8032D" w:rsidRPr="008A7313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Cs w:val="24"/>
              </w:rPr>
            </w:pPr>
          </w:p>
        </w:tc>
      </w:tr>
    </w:tbl>
    <w:p w14:paraId="6915B6A6" w14:textId="77777777" w:rsidR="00F8032D" w:rsidRDefault="00F8032D" w:rsidP="00F8032D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rtl/>
          <w:lang w:val="x-none" w:eastAsia="x-none"/>
        </w:rPr>
      </w:pPr>
    </w:p>
    <w:p w14:paraId="1D03BE77" w14:textId="77777777" w:rsidR="00B44613" w:rsidRPr="00563043" w:rsidRDefault="00B44613" w:rsidP="00F8032D">
      <w:pPr>
        <w:spacing w:line="240" w:lineRule="auto"/>
        <w:rPr>
          <w:rFonts w:cs="B Mitra"/>
          <w:b/>
          <w:bCs/>
          <w:color w:val="000000" w:themeColor="text1"/>
          <w:sz w:val="14"/>
          <w:szCs w:val="16"/>
          <w:u w:val="single"/>
          <w:lang w:val="x-none" w:eastAsia="x-none"/>
        </w:rPr>
      </w:pPr>
    </w:p>
    <w:p w14:paraId="010CF42C" w14:textId="19351539" w:rsidR="00F8032D" w:rsidRPr="006F209B" w:rsidRDefault="00F8032D" w:rsidP="006F209B">
      <w:pPr>
        <w:pStyle w:val="Heading2"/>
        <w:rPr>
          <w:szCs w:val="26"/>
          <w:rtl/>
          <w:lang w:bidi="fa-IR"/>
        </w:rPr>
      </w:pPr>
      <w:r w:rsidRPr="006F209B">
        <w:rPr>
          <w:rFonts w:hint="cs"/>
          <w:szCs w:val="26"/>
          <w:rtl/>
          <w:lang w:bidi="fa-IR"/>
        </w:rPr>
        <w:t>جمع</w:t>
      </w:r>
      <w:r w:rsidRPr="006F209B">
        <w:rPr>
          <w:szCs w:val="26"/>
          <w:rtl/>
          <w:lang w:bidi="fa-IR"/>
        </w:rPr>
        <w:softHyphen/>
      </w:r>
      <w:r w:rsidRPr="006F209B">
        <w:rPr>
          <w:rFonts w:hint="cs"/>
          <w:szCs w:val="26"/>
          <w:rtl/>
          <w:lang w:bidi="fa-IR"/>
        </w:rPr>
        <w:t>بندی هزینه</w:t>
      </w:r>
      <w:r w:rsidRPr="006F209B">
        <w:rPr>
          <w:szCs w:val="26"/>
          <w:rtl/>
          <w:lang w:bidi="fa-IR"/>
        </w:rPr>
        <w:softHyphen/>
      </w:r>
      <w:r w:rsidRPr="006F209B">
        <w:rPr>
          <w:rFonts w:hint="cs"/>
          <w:szCs w:val="26"/>
          <w:rtl/>
          <w:lang w:bidi="fa-IR"/>
        </w:rPr>
        <w:t>ها</w:t>
      </w:r>
    </w:p>
    <w:p w14:paraId="68FFE4BE" w14:textId="77777777" w:rsidR="00F8032D" w:rsidRDefault="00F8032D" w:rsidP="00F8032D">
      <w:pPr>
        <w:tabs>
          <w:tab w:val="left" w:pos="360"/>
        </w:tabs>
        <w:spacing w:line="240" w:lineRule="auto"/>
        <w:ind w:left="284"/>
        <w:jc w:val="left"/>
        <w:rPr>
          <w:rFonts w:cs="B Mitra"/>
          <w:color w:val="FF0000"/>
          <w:szCs w:val="24"/>
          <w:rtl/>
        </w:rPr>
      </w:pPr>
      <w:r w:rsidRPr="00FF19BB">
        <w:rPr>
          <w:rFonts w:cs="B Mitra"/>
          <w:color w:val="FF0000"/>
          <w:szCs w:val="24"/>
          <w:rtl/>
        </w:rPr>
        <w:t>در این بخش برآورد کل هزینه</w:t>
      </w:r>
      <w:r>
        <w:rPr>
          <w:rFonts w:cs="Calibri"/>
          <w:color w:val="FF0000"/>
          <w:szCs w:val="24"/>
          <w:rtl/>
        </w:rPr>
        <w:softHyphen/>
      </w:r>
      <w:r w:rsidRPr="00FF19BB">
        <w:rPr>
          <w:rFonts w:cs="B Mitra" w:hint="cs"/>
          <w:color w:val="FF0000"/>
          <w:szCs w:val="24"/>
          <w:rtl/>
        </w:rPr>
        <w:t>ها</w:t>
      </w:r>
      <w:r w:rsidRPr="00FF19BB">
        <w:rPr>
          <w:rFonts w:cs="B Mitra"/>
          <w:color w:val="FF0000"/>
          <w:szCs w:val="24"/>
          <w:rtl/>
        </w:rPr>
        <w:t xml:space="preserve"> (به میلیون ریال) بر اساس جداول بالا ارایه شود. </w:t>
      </w:r>
    </w:p>
    <w:p w14:paraId="3BF74609" w14:textId="77777777" w:rsidR="00F8032D" w:rsidRPr="005B54CB" w:rsidRDefault="00F8032D" w:rsidP="00F8032D">
      <w:pPr>
        <w:tabs>
          <w:tab w:val="left" w:pos="360"/>
        </w:tabs>
        <w:spacing w:line="240" w:lineRule="auto"/>
        <w:ind w:left="284"/>
        <w:jc w:val="right"/>
        <w:rPr>
          <w:rFonts w:cs="B Mitra"/>
          <w:b/>
          <w:bCs/>
          <w:color w:val="000000" w:themeColor="text1"/>
          <w:sz w:val="20"/>
          <w:szCs w:val="20"/>
          <w:rtl/>
          <w:lang w:bidi="fa-IR"/>
        </w:rPr>
      </w:pPr>
      <w:r w:rsidRPr="005B54CB">
        <w:rPr>
          <w:rFonts w:cs="B Mitra" w:hint="cs"/>
          <w:b/>
          <w:bCs/>
          <w:color w:val="000000" w:themeColor="text1"/>
          <w:sz w:val="20"/>
          <w:szCs w:val="20"/>
          <w:rtl/>
          <w:lang w:bidi="fa-IR"/>
        </w:rPr>
        <w:t>ارقام به میلیون ریال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802"/>
        <w:gridCol w:w="3964"/>
        <w:gridCol w:w="1544"/>
        <w:gridCol w:w="794"/>
        <w:gridCol w:w="736"/>
        <w:gridCol w:w="1505"/>
      </w:tblGrid>
      <w:tr w:rsidR="00F8032D" w:rsidRPr="00C11B31" w14:paraId="6A30A0C4" w14:textId="77777777" w:rsidTr="00F523A2">
        <w:trPr>
          <w:trHeight w:val="210"/>
          <w:jc w:val="center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84693A0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69A181F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شرح هزینه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09C438A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انجام‌شده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5D7DCA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هزینه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موردن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538AC24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جمع </w:t>
            </w:r>
            <w:r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</w:p>
        </w:tc>
      </w:tr>
      <w:tr w:rsidR="00F8032D" w:rsidRPr="00C11B31" w14:paraId="5DBF4985" w14:textId="77777777" w:rsidTr="00F523A2">
        <w:trPr>
          <w:trHeight w:val="210"/>
          <w:jc w:val="center"/>
        </w:trPr>
        <w:tc>
          <w:tcPr>
            <w:tcW w:w="4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694682D" w14:textId="77777777" w:rsidR="00F8032D" w:rsidRPr="00C11B31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66D728B" w14:textId="77777777" w:rsidR="00F8032D" w:rsidRPr="00C11B31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FD0236E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EEBD9C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سهم مجری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90E5E36" w14:textId="77777777" w:rsidR="00F8032D" w:rsidRPr="00660C52" w:rsidRDefault="00F8032D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60C52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سهم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صندوق</w:t>
            </w: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741434A" w14:textId="77777777" w:rsidR="00F8032D" w:rsidRPr="00C11B31" w:rsidRDefault="00F8032D" w:rsidP="00F523A2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8032D" w:rsidRPr="00C11B31" w14:paraId="4A371077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6E182EB" w14:textId="111A3DCA" w:rsidR="00F8032D" w:rsidRPr="00660C52" w:rsidRDefault="00B44613" w:rsidP="00F523A2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4685D6A" w14:textId="4DF2B2B8" w:rsidR="00F8032D" w:rsidRPr="00C11B31" w:rsidRDefault="006F209B" w:rsidP="00F523A2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هزینه اجاره فضا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8D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FBC8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E4CC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4857" w14:textId="77777777" w:rsidR="00F8032D" w:rsidRPr="0060582C" w:rsidRDefault="00F8032D" w:rsidP="00F523A2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611BB6E1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61BF4F4" w14:textId="355BB684" w:rsidR="00E207FE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910B55" w14:textId="3CF02EA0" w:rsidR="00E207FE" w:rsidRPr="00600296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0296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هزینه تجهیزات آزمایشگاهی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BCA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B0A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737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489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69A64141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D7F7D6C" w14:textId="1A75BC7F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FB6A0E" w14:textId="5C81E114" w:rsidR="00E207FE" w:rsidRPr="00C11B31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lang w:bidi="fa-IR"/>
              </w:rPr>
            </w:pPr>
            <w:r w:rsidRPr="00600296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هزینه خرید خدمات 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269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E27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C86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D08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70A428F8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2255DF" w14:textId="31CD261C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451E23" w14:textId="77777777" w:rsidR="00E207FE" w:rsidRPr="00600296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00296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هزینه تجهیزات اداری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DB30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C4D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AF9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BCF7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238AC2D0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4C498BE" w14:textId="263BCF13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24AB87" w14:textId="7DA4979A" w:rsidR="00E207FE" w:rsidRPr="00C11B31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lang w:bidi="fa-IR"/>
              </w:rPr>
            </w:pP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نه مواد اول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 مصرف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992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5B8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253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6502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66637F99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D606B2C" w14:textId="5F83C9A4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6FC4703" w14:textId="2E58D8E5" w:rsidR="00E207FE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C11B31">
              <w:rPr>
                <w:rFonts w:cs="Calibri" w:hint="cs"/>
                <w:color w:val="000000" w:themeColor="text1"/>
                <w:sz w:val="20"/>
                <w:szCs w:val="20"/>
                <w:rtl/>
                <w:lang w:bidi="fa-IR"/>
              </w:rPr>
              <w:t>‌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ها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منابع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انسانی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پژوهشی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144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9DE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9D29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FA9F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59C374CC" w14:textId="77777777" w:rsidTr="00F523A2">
        <w:trPr>
          <w:trHeight w:val="288"/>
          <w:jc w:val="center"/>
        </w:trPr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223089F" w14:textId="2FECBFEA" w:rsidR="00E207FE" w:rsidRPr="00660C52" w:rsidRDefault="00E207FE" w:rsidP="00E207FE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0E6EC9" w14:textId="77777777" w:rsidR="00E207FE" w:rsidRDefault="00E207FE" w:rsidP="00E207FE">
            <w:pPr>
              <w:pStyle w:val="Heading3"/>
              <w:numPr>
                <w:ilvl w:val="0"/>
                <w:numId w:val="0"/>
              </w:numPr>
              <w:spacing w:before="120" w:after="0"/>
              <w:ind w:left="720" w:hanging="720"/>
              <w:jc w:val="center"/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>هز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Mitra" w:hint="eastAsia"/>
                <w:color w:val="000000" w:themeColor="text1"/>
                <w:sz w:val="20"/>
                <w:szCs w:val="20"/>
                <w:rtl/>
                <w:lang w:bidi="fa-IR"/>
              </w:rPr>
              <w:t>نه‌ها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انرژ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11B31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زی</w:t>
            </w:r>
            <w:r w:rsidRPr="00C11B31">
              <w:rPr>
                <w:rFonts w:cs="B Mitra" w:hint="eastAsia"/>
                <w:color w:val="000000" w:themeColor="text1"/>
                <w:sz w:val="20"/>
                <w:szCs w:val="20"/>
                <w:rtl/>
                <w:lang w:bidi="fa-IR"/>
              </w:rPr>
              <w:t>رساخت</w:t>
            </w:r>
            <w:r w:rsidRPr="00C11B31">
              <w:rPr>
                <w:rFonts w:cs="B Mitra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 و ارتباطات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99B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16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2EA7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7E3C" w14:textId="77777777" w:rsidR="00E207FE" w:rsidRPr="0060582C" w:rsidRDefault="00E207FE" w:rsidP="00E207FE">
            <w:pPr>
              <w:pStyle w:val="NormalWeb"/>
              <w:bidi/>
              <w:spacing w:before="0" w:beforeAutospacing="0" w:after="0" w:afterAutospacing="0" w:line="240" w:lineRule="auto"/>
              <w:jc w:val="center"/>
              <w:rPr>
                <w:rFonts w:eastAsia="Calibri" w:hAnsi="Arial" w:cs="B Mitra"/>
                <w:color w:val="000000" w:themeColor="text1"/>
                <w:kern w:val="24"/>
                <w:sz w:val="22"/>
                <w:szCs w:val="24"/>
              </w:rPr>
            </w:pPr>
          </w:p>
        </w:tc>
      </w:tr>
      <w:tr w:rsidR="00E207FE" w:rsidRPr="00C11B31" w14:paraId="38A80B21" w14:textId="77777777" w:rsidTr="00F523A2">
        <w:trPr>
          <w:trHeight w:val="288"/>
          <w:jc w:val="center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290D887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  <w:r w:rsidRPr="00C11B31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جمع </w:t>
            </w:r>
            <w:r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ک</w:t>
            </w:r>
            <w:r w:rsidRPr="00C11B31">
              <w:rPr>
                <w:rFonts w:ascii="Arial" w:hAnsi="Arial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ل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9CF74E8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6C4B529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1366A74F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642D4B21" w14:textId="77777777" w:rsidR="00E207FE" w:rsidRPr="00C11B31" w:rsidRDefault="00E207FE" w:rsidP="00E207FE">
            <w:pPr>
              <w:spacing w:line="240" w:lineRule="auto"/>
              <w:jc w:val="center"/>
              <w:rPr>
                <w:rFonts w:ascii="Arial" w:hAnsi="Arial" w:cs="B Mitr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5DC9F8B" w14:textId="77777777" w:rsidR="00F8032D" w:rsidRDefault="00F8032D" w:rsidP="00887CBD">
      <w:pPr>
        <w:rPr>
          <w:color w:val="FF0000"/>
          <w:sz w:val="22"/>
          <w:szCs w:val="24"/>
          <w:rtl/>
        </w:rPr>
      </w:pPr>
    </w:p>
    <w:sectPr w:rsidR="00F8032D" w:rsidSect="009A7C61">
      <w:headerReference w:type="first" r:id="rId24"/>
      <w:pgSz w:w="11907" w:h="16840" w:code="9"/>
      <w:pgMar w:top="178" w:right="1418" w:bottom="1134" w:left="1134" w:header="491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76C60" w14:textId="77777777" w:rsidR="008C79A0" w:rsidRPr="00213560" w:rsidRDefault="008C79A0" w:rsidP="00213560">
      <w:pPr>
        <w:bidi w:val="0"/>
        <w:rPr>
          <w:sz w:val="2"/>
          <w:lang w:bidi="fa-IR"/>
        </w:rPr>
      </w:pPr>
    </w:p>
  </w:endnote>
  <w:endnote w:type="continuationSeparator" w:id="0">
    <w:p w14:paraId="63537191" w14:textId="77777777" w:rsidR="008C79A0" w:rsidRPr="008A3624" w:rsidRDefault="008C79A0" w:rsidP="008A3624">
      <w:pPr>
        <w:bidi w:val="0"/>
        <w:rPr>
          <w:sz w:val="4"/>
          <w:lang w:bidi="fa-IR"/>
        </w:rPr>
      </w:pPr>
    </w:p>
  </w:endnote>
  <w:endnote w:type="continuationNotice" w:id="1">
    <w:p w14:paraId="02FA2431" w14:textId="77777777" w:rsidR="008C79A0" w:rsidRPr="008A3624" w:rsidRDefault="008C79A0" w:rsidP="008A3624">
      <w:pPr>
        <w:bidi w:val="0"/>
        <w:rPr>
          <w:sz w:val="4"/>
          <w:lang w:bidi="fa-I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itional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Gungsuh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8434" w14:textId="77777777" w:rsidR="00F81BE0" w:rsidRDefault="00F81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371C" w14:textId="77777777" w:rsidR="00F81BE0" w:rsidRDefault="00F81B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2DB8" w14:textId="77777777" w:rsidR="00F81BE0" w:rsidRDefault="00F81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1187" w14:textId="77777777" w:rsidR="008C79A0" w:rsidRDefault="008C79A0" w:rsidP="00213560">
      <w:pPr>
        <w:bidi w:val="0"/>
        <w:jc w:val="left"/>
      </w:pPr>
      <w:r>
        <w:separator/>
      </w:r>
    </w:p>
  </w:footnote>
  <w:footnote w:type="continuationSeparator" w:id="0">
    <w:p w14:paraId="6C2B4BBD" w14:textId="77777777" w:rsidR="008C79A0" w:rsidRDefault="008C79A0" w:rsidP="008A3624">
      <w:pPr>
        <w:bidi w:val="0"/>
        <w:rPr>
          <w:lang w:bidi="fa-IR"/>
        </w:rPr>
      </w:pPr>
      <w:r>
        <w:continuationSeparator/>
      </w:r>
    </w:p>
  </w:footnote>
  <w:footnote w:type="continuationNotice" w:id="1">
    <w:p w14:paraId="6FB796B5" w14:textId="77777777" w:rsidR="008C79A0" w:rsidRDefault="008C79A0" w:rsidP="008A3624">
      <w:pPr>
        <w:bidi w:val="0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B0B" w14:textId="77777777" w:rsidR="00F81BE0" w:rsidRDefault="00F81BE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C2CF" w14:textId="6903B66C" w:rsidR="00BE4315" w:rsidRDefault="00BE4315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BF55B2" w14:paraId="281DD0DE" w14:textId="77777777" w:rsidTr="00F523A2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59F26157" w14:textId="77777777" w:rsidR="00BF55B2" w:rsidRPr="00A30EA6" w:rsidRDefault="00BF55B2" w:rsidP="00BF55B2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فصل سوم- بررسی مالی و اقتصادی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28D3E44" w14:textId="77777777" w:rsidR="00BF55B2" w:rsidRPr="00A30EA6" w:rsidRDefault="00BF55B2" w:rsidP="00BF55B2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3F9A939D" w14:textId="77777777" w:rsidR="00BF55B2" w:rsidRPr="00976EBF" w:rsidRDefault="00BF55B2" w:rsidP="00BF55B2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BF55B2" w14:paraId="637490DA" w14:textId="77777777" w:rsidTr="00F523A2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1AE29E88" w14:textId="77777777" w:rsidR="00BF55B2" w:rsidRPr="00F079D5" w:rsidRDefault="00BF55B2" w:rsidP="00BF55B2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02E87EA2" w14:textId="77777777" w:rsidR="00BF55B2" w:rsidRPr="00D81156" w:rsidRDefault="00BF55B2" w:rsidP="00BF55B2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2C4EBB4F" w14:textId="7364CFC6" w:rsidR="00BF55B2" w:rsidRPr="00D81156" w:rsidRDefault="00BF55B2" w:rsidP="00BF55B2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>شناسا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یی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منابع آب ز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19"/>
              <w:szCs w:val="19"/>
              <w:rtl/>
              <w:lang w:bidi="fa-IR"/>
            </w:rPr>
            <w:t>ر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زم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19"/>
              <w:szCs w:val="19"/>
              <w:rtl/>
              <w:lang w:bidi="fa-IR"/>
            </w:rPr>
            <w:t>ن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ژرف مبتن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بر 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19"/>
              <w:szCs w:val="19"/>
              <w:rtl/>
              <w:lang w:bidi="fa-IR"/>
            </w:rPr>
            <w:t>کپارچه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ساز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>داده‌ها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موجود با </w:t>
          </w:r>
          <w:proofErr w:type="spellStart"/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>روش‌ها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>ژئوف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19"/>
              <w:szCs w:val="19"/>
              <w:rtl/>
              <w:lang w:bidi="fa-IR"/>
            </w:rPr>
            <w:t>ز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نو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19"/>
              <w:szCs w:val="19"/>
              <w:rtl/>
              <w:lang w:bidi="fa-IR"/>
            </w:rPr>
            <w:t>ن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و ابزارها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874D0E" w:rsidRPr="00874D0E">
            <w:rPr>
              <w:rFonts w:cs="B Mitra"/>
              <w:sz w:val="19"/>
              <w:szCs w:val="19"/>
              <w:rtl/>
              <w:lang w:bidi="fa-IR"/>
            </w:rPr>
            <w:t xml:space="preserve"> هوش مصنوع</w:t>
          </w:r>
          <w:r w:rsidR="00874D0E" w:rsidRPr="00874D0E">
            <w:rPr>
              <w:rFonts w:cs="B Mitra" w:hint="cs"/>
              <w:sz w:val="19"/>
              <w:szCs w:val="19"/>
              <w:rtl/>
              <w:lang w:bidi="fa-IR"/>
            </w:rPr>
            <w:t>ی</w:t>
          </w:r>
        </w:p>
      </w:tc>
    </w:tr>
  </w:tbl>
  <w:p w14:paraId="151CFD1D" w14:textId="4E7A40FF" w:rsidR="00BE4315" w:rsidRDefault="00BE431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BD3F39" w14:paraId="16B24124" w14:textId="77777777" w:rsidTr="006474F4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7C4E87AC" w14:textId="1990EC4C" w:rsidR="00BD3F39" w:rsidRPr="00A30EA6" w:rsidRDefault="00BD3F39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فصل </w:t>
          </w:r>
          <w:r w:rsidR="00BF55B2">
            <w:rPr>
              <w:rFonts w:cs="B Mitra" w:hint="cs"/>
              <w:b/>
              <w:bCs/>
              <w:sz w:val="22"/>
              <w:szCs w:val="22"/>
              <w:rtl/>
            </w:rPr>
            <w:t>دوم</w:t>
          </w: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- بررسی </w:t>
          </w:r>
          <w:r w:rsidR="00BF55B2">
            <w:rPr>
              <w:rFonts w:cs="B Mitra" w:hint="cs"/>
              <w:b/>
              <w:bCs/>
              <w:sz w:val="22"/>
              <w:szCs w:val="22"/>
              <w:rtl/>
            </w:rPr>
            <w:t>بازار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BB7DBE0" w14:textId="77777777" w:rsidR="00BD3F39" w:rsidRPr="00A30EA6" w:rsidRDefault="00BD3F39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077B0D1A" w14:textId="77777777" w:rsidR="00BD3F39" w:rsidRPr="00976EBF" w:rsidRDefault="00BD3F39" w:rsidP="00BD3F39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BD3F39" w14:paraId="6DA2B1B6" w14:textId="77777777" w:rsidTr="006474F4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F79B960" w14:textId="77777777" w:rsidR="00BD3F39" w:rsidRPr="00F079D5" w:rsidRDefault="00BD3F39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0BC973AA" w14:textId="77777777" w:rsidR="00BD3F39" w:rsidRPr="00D81156" w:rsidRDefault="00BD3F39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4A6707CA" w14:textId="20639C09" w:rsidR="00BD3F39" w:rsidRPr="00D81156" w:rsidRDefault="00BD3F39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شناسا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منابع آب 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ر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زم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ژرف مبتن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بر 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کپارچه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ساز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داده‌ها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موجود با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روش‌ها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ژئوف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نو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و ابزارها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هوش مصنوع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</w:p>
      </w:tc>
    </w:tr>
  </w:tbl>
  <w:p w14:paraId="4571243F" w14:textId="672DF458" w:rsidR="00F41BC4" w:rsidRPr="00CA7452" w:rsidRDefault="00F41BC4" w:rsidP="00CA7452">
    <w:pPr>
      <w:pStyle w:val="Header"/>
      <w:rPr>
        <w:sz w:val="4"/>
        <w:szCs w:val="4"/>
        <w:rtl/>
        <w:lang w:bidi="fa-IR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DA03C4" w14:paraId="4BEC99E2" w14:textId="77777777" w:rsidTr="006474F4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157207B1" w14:textId="3B4CDDA4" w:rsidR="00DA03C4" w:rsidRPr="00A30EA6" w:rsidRDefault="00DA03C4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فصل سوم- بررسی مالی و اقتصادی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29DBF75" w14:textId="77777777" w:rsidR="00DA03C4" w:rsidRPr="00A30EA6" w:rsidRDefault="00DA03C4" w:rsidP="00BD3F3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08C6C127" w14:textId="77777777" w:rsidR="00DA03C4" w:rsidRPr="00976EBF" w:rsidRDefault="00DA03C4" w:rsidP="00BD3F39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DA03C4" w14:paraId="19BEA4B7" w14:textId="77777777" w:rsidTr="006474F4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ED84D17" w14:textId="77777777" w:rsidR="00DA03C4" w:rsidRPr="00F079D5" w:rsidRDefault="00DA03C4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5B124AF6" w14:textId="77777777" w:rsidR="00DA03C4" w:rsidRPr="00D81156" w:rsidRDefault="00DA03C4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67D2B6E0" w14:textId="5D0883CD" w:rsidR="00DA03C4" w:rsidRPr="00D81156" w:rsidRDefault="00DA03C4" w:rsidP="00BD3F39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شناسا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منابع آب 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ر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زم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ژرف مبتن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بر 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کپارچه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ساز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داده‌ها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موجود با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روش‌ها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ژئوف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نو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و ابزارها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هوش مصنوع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</w:p>
      </w:tc>
    </w:tr>
  </w:tbl>
  <w:p w14:paraId="41C1C531" w14:textId="631A29EB" w:rsidR="00DA03C4" w:rsidRPr="00CA7452" w:rsidRDefault="00DA03C4" w:rsidP="00CA7452">
    <w:pPr>
      <w:pStyle w:val="Header"/>
      <w:rPr>
        <w:sz w:val="4"/>
        <w:szCs w:val="4"/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F41BC4" w14:paraId="156A8DFB" w14:textId="77777777" w:rsidTr="00B53196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0883CEAA" w14:textId="6416F5C9" w:rsidR="00F41BC4" w:rsidRPr="00A30EA6" w:rsidRDefault="00742FEB" w:rsidP="007977B9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فصل دوم- معرفی طرح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39C15BE" w14:textId="77777777" w:rsidR="00F41BC4" w:rsidRPr="00A30EA6" w:rsidRDefault="00F41BC4" w:rsidP="00344F25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55FAE686" w14:textId="77777777" w:rsidR="00F41BC4" w:rsidRPr="00976EBF" w:rsidRDefault="00F41BC4" w:rsidP="00344F25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290E1B">
            <w:rPr>
              <w:rFonts w:cs="B Mitra"/>
              <w:b/>
              <w:bCs/>
              <w:noProof/>
              <w:sz w:val="20"/>
              <w:szCs w:val="20"/>
              <w:rtl/>
            </w:rPr>
            <w:t>11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290E1B"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F41BC4" w14:paraId="47E17F41" w14:textId="77777777" w:rsidTr="00B53196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33D58DDB" w14:textId="77777777" w:rsidR="00F41BC4" w:rsidRPr="00F079D5" w:rsidRDefault="00F41BC4" w:rsidP="009B65DF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شرکت:</w:t>
          </w:r>
          <w:r>
            <w:rPr>
              <w:rFonts w:cs="B Mitra" w:hint="cs"/>
              <w:b/>
              <w:bCs/>
              <w:szCs w:val="24"/>
              <w:rtl/>
            </w:rPr>
            <w:t xml:space="preserve"> </w:t>
          </w:r>
          <w:r>
            <w:rPr>
              <w:rFonts w:cs="B Mitra" w:hint="cs"/>
              <w:szCs w:val="24"/>
              <w:rtl/>
            </w:rPr>
            <w:t>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22AFE2D4" w14:textId="77777777" w:rsidR="00F41BC4" w:rsidRPr="00D81156" w:rsidRDefault="00F41BC4" w:rsidP="00F666B0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509D9171" w14:textId="2E4848EE" w:rsidR="00F41BC4" w:rsidRPr="00D81156" w:rsidRDefault="00F41BC4" w:rsidP="009B65DF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توسعه مدل مفهوم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بوم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آب ژرف متناسب با شرا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ط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زم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ن‌شناس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تکتون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اقل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م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و </w:t>
          </w:r>
          <w:proofErr w:type="spellStart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>ه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دروژئولوژ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ک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proofErr w:type="spellEnd"/>
          <w:r w:rsidR="00F81BE0" w:rsidRPr="008C08B3">
            <w:rPr>
              <w:rFonts w:cs="B Mitra"/>
              <w:sz w:val="19"/>
              <w:szCs w:val="19"/>
              <w:rtl/>
              <w:lang w:bidi="fa-IR"/>
            </w:rPr>
            <w:t xml:space="preserve"> ا</w:t>
          </w:r>
          <w:r w:rsidR="00F81BE0" w:rsidRPr="008C08B3">
            <w:rPr>
              <w:rFonts w:cs="B Mitra" w:hint="cs"/>
              <w:sz w:val="19"/>
              <w:szCs w:val="19"/>
              <w:rtl/>
              <w:lang w:bidi="fa-IR"/>
            </w:rPr>
            <w:t>ی</w:t>
          </w:r>
          <w:r w:rsidR="00F81BE0" w:rsidRPr="008C08B3">
            <w:rPr>
              <w:rFonts w:cs="B Mitra" w:hint="eastAsia"/>
              <w:sz w:val="19"/>
              <w:szCs w:val="19"/>
              <w:rtl/>
              <w:lang w:bidi="fa-IR"/>
            </w:rPr>
            <w:t>ران</w:t>
          </w:r>
        </w:p>
      </w:tc>
    </w:tr>
  </w:tbl>
  <w:p w14:paraId="30DBCD56" w14:textId="1C6F84C4" w:rsidR="00F41BC4" w:rsidRPr="008028E2" w:rsidRDefault="00F41BC4" w:rsidP="00F666B0">
    <w:pPr>
      <w:pStyle w:val="Header"/>
      <w:tabs>
        <w:tab w:val="clear" w:pos="4320"/>
        <w:tab w:val="clear" w:pos="8640"/>
        <w:tab w:val="right" w:pos="9688"/>
      </w:tabs>
      <w:rPr>
        <w:sz w:val="8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3FAB" w14:textId="77777777" w:rsidR="00F81BE0" w:rsidRDefault="00F81B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195B" w14:textId="6011E55C" w:rsidR="00CB3523" w:rsidRDefault="00CB352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651C" w14:textId="2998DB28" w:rsidR="00CB3523" w:rsidRDefault="00CB352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21B0" w14:textId="7D45210D" w:rsidR="0097481D" w:rsidRDefault="0097481D" w:rsidP="00C1402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09007" w14:textId="21D3BA6C" w:rsidR="00CB3523" w:rsidRDefault="00CB352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3A2A3E" w14:paraId="49B88C14" w14:textId="77777777" w:rsidTr="00052BD2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70A31335" w14:textId="19561A6A" w:rsidR="003A2A3E" w:rsidRPr="00A30EA6" w:rsidRDefault="003A2A3E" w:rsidP="003A2A3E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فصل اول- بررسی وضعیت </w:t>
          </w:r>
          <w:r w:rsidR="009D1D37"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B24D981" w14:textId="77777777" w:rsidR="003A2A3E" w:rsidRPr="00A30EA6" w:rsidRDefault="003A2A3E" w:rsidP="003A2A3E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0FB91072" w14:textId="77777777" w:rsidR="003A2A3E" w:rsidRPr="00976EBF" w:rsidRDefault="003A2A3E" w:rsidP="003A2A3E">
          <w:pPr>
            <w:spacing w:line="240" w:lineRule="auto"/>
            <w:jc w:val="left"/>
            <w:rPr>
              <w:b/>
              <w:bCs/>
              <w:sz w:val="20"/>
              <w:szCs w:val="20"/>
              <w:rtl/>
              <w:lang w:bidi="fa-IR"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3A2A3E" w14:paraId="169D00BE" w14:textId="77777777" w:rsidTr="00052BD2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7E2AA9D" w14:textId="2B0FF8DB" w:rsidR="003A2A3E" w:rsidRPr="00F079D5" w:rsidRDefault="00C3501C" w:rsidP="003A2A3E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="003A2A3E"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 w:rsidR="003A2A3E">
            <w:rPr>
              <w:rFonts w:cs="B Mitra" w:hint="cs"/>
              <w:b/>
              <w:bCs/>
              <w:szCs w:val="24"/>
              <w:rtl/>
            </w:rPr>
            <w:t xml:space="preserve"> </w:t>
          </w:r>
          <w:r w:rsidR="003A2A3E">
            <w:rPr>
              <w:rFonts w:cs="B Mitra" w:hint="cs"/>
              <w:szCs w:val="24"/>
              <w:rtl/>
            </w:rPr>
            <w:t>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5DB83096" w14:textId="77777777" w:rsidR="003A2A3E" w:rsidRPr="00D81156" w:rsidRDefault="003A2A3E" w:rsidP="003A2A3E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7E2CC560" w14:textId="2733C088" w:rsidR="003A2A3E" w:rsidRPr="00D81156" w:rsidRDefault="003A2A3E" w:rsidP="003A2A3E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شناسا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منابع آب 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ر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زم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ژرف مبتن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بر 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کپارچه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ساز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داده‌ها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موجود با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روش‌ها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ژئوف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نو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و ابزارها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هوش مصنوع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</w:p>
      </w:tc>
    </w:tr>
  </w:tbl>
  <w:p w14:paraId="3350D107" w14:textId="52A38B90" w:rsidR="00CB3523" w:rsidRDefault="00CB352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207" w:type="dxa"/>
      <w:jc w:val="center"/>
      <w:tblLook w:val="04A0" w:firstRow="1" w:lastRow="0" w:firstColumn="1" w:lastColumn="0" w:noHBand="0" w:noVBand="1"/>
    </w:tblPr>
    <w:tblGrid>
      <w:gridCol w:w="3544"/>
      <w:gridCol w:w="283"/>
      <w:gridCol w:w="4253"/>
      <w:gridCol w:w="2127"/>
    </w:tblGrid>
    <w:tr w:rsidR="006C5215" w14:paraId="1F6356E6" w14:textId="77777777" w:rsidTr="00B53196">
      <w:trPr>
        <w:trHeight w:val="274"/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0D19DD3A" w14:textId="27DB29E3" w:rsidR="006C5215" w:rsidRPr="00A30EA6" w:rsidRDefault="006C5215" w:rsidP="006C5215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 xml:space="preserve">فصل اول- بررسی وضعیت </w:t>
          </w:r>
          <w:r w:rsidR="009D1D37"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</w:p>
      </w:tc>
      <w:tc>
        <w:tcPr>
          <w:tcW w:w="453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4489F16" w14:textId="77777777" w:rsidR="006C5215" w:rsidRPr="00A30EA6" w:rsidRDefault="006C5215" w:rsidP="006C5215">
          <w:pPr>
            <w:spacing w:line="240" w:lineRule="auto"/>
            <w:jc w:val="left"/>
            <w:rPr>
              <w:rFonts w:cs="B Mitra"/>
              <w:b/>
              <w:bCs/>
              <w:sz w:val="22"/>
              <w:szCs w:val="22"/>
              <w:rtl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</w:tcPr>
        <w:p w14:paraId="610BDE7D" w14:textId="50E62F0A" w:rsidR="006C5215" w:rsidRPr="00976EBF" w:rsidRDefault="006C5215" w:rsidP="006C5215">
          <w:pPr>
            <w:spacing w:line="240" w:lineRule="auto"/>
            <w:jc w:val="left"/>
            <w:rPr>
              <w:b/>
              <w:bCs/>
              <w:sz w:val="20"/>
              <w:szCs w:val="20"/>
              <w:rtl/>
              <w:lang w:bidi="fa-IR"/>
            </w:rPr>
          </w:pP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 xml:space="preserve">شماره صفحه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PAGE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16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 w:hint="cs"/>
              <w:b/>
              <w:bCs/>
              <w:sz w:val="20"/>
              <w:szCs w:val="20"/>
              <w:rtl/>
            </w:rPr>
            <w:t>از</w:t>
          </w:r>
          <w:r w:rsidRPr="00976EBF">
            <w:rPr>
              <w:rFonts w:cs="B Mitra"/>
              <w:b/>
              <w:bCs/>
              <w:sz w:val="20"/>
              <w:szCs w:val="20"/>
              <w:rtl/>
            </w:rPr>
            <w:t xml:space="preserve"> 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976EBF">
            <w:rPr>
              <w:rFonts w:cs="B Mitra"/>
              <w:b/>
              <w:bCs/>
              <w:sz w:val="20"/>
              <w:szCs w:val="20"/>
            </w:rPr>
            <w:instrText xml:space="preserve"> NUMPAGES \* MERGEFORMAT </w:instrTex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separate"/>
          </w:r>
          <w:r>
            <w:rPr>
              <w:rFonts w:cs="B Mitra"/>
              <w:b/>
              <w:bCs/>
              <w:noProof/>
              <w:sz w:val="20"/>
              <w:szCs w:val="20"/>
              <w:rtl/>
            </w:rPr>
            <w:t>18</w:t>
          </w:r>
          <w:r w:rsidRPr="00976EBF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  <w:tr w:rsidR="00266140" w14:paraId="4304DD1B" w14:textId="77777777" w:rsidTr="00B53196">
      <w:trPr>
        <w:trHeight w:val="260"/>
        <w:jc w:val="center"/>
      </w:trPr>
      <w:tc>
        <w:tcPr>
          <w:tcW w:w="3544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41098833" w14:textId="25DA9E2D" w:rsidR="00266140" w:rsidRPr="00F079D5" w:rsidRDefault="00C3501C" w:rsidP="009B65DF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>
            <w:rPr>
              <w:rFonts w:cs="B Mitra" w:hint="cs"/>
              <w:b/>
              <w:bCs/>
              <w:sz w:val="22"/>
              <w:szCs w:val="22"/>
              <w:rtl/>
            </w:rPr>
            <w:t>مجری</w:t>
          </w:r>
          <w:r w:rsidR="00266140" w:rsidRPr="00923F77">
            <w:rPr>
              <w:rFonts w:cs="B Mitra" w:hint="cs"/>
              <w:b/>
              <w:bCs/>
              <w:sz w:val="22"/>
              <w:szCs w:val="22"/>
              <w:rtl/>
            </w:rPr>
            <w:t>:</w:t>
          </w:r>
          <w:r w:rsidR="00266140">
            <w:rPr>
              <w:rFonts w:cs="B Mitra" w:hint="cs"/>
              <w:b/>
              <w:bCs/>
              <w:szCs w:val="24"/>
              <w:rtl/>
            </w:rPr>
            <w:t xml:space="preserve"> </w:t>
          </w:r>
          <w:r w:rsidR="00266140">
            <w:rPr>
              <w:rFonts w:cs="B Mitra" w:hint="cs"/>
              <w:szCs w:val="24"/>
              <w:rtl/>
            </w:rPr>
            <w:t>....</w:t>
          </w:r>
        </w:p>
      </w:tc>
      <w:tc>
        <w:tcPr>
          <w:tcW w:w="283" w:type="dxa"/>
          <w:tcBorders>
            <w:top w:val="single" w:sz="12" w:space="0" w:color="auto"/>
            <w:left w:val="nil"/>
            <w:bottom w:val="thinThickSmallGap" w:sz="18" w:space="0" w:color="auto"/>
            <w:right w:val="nil"/>
          </w:tcBorders>
        </w:tcPr>
        <w:p w14:paraId="25BAF3C8" w14:textId="77777777" w:rsidR="00266140" w:rsidRPr="00D81156" w:rsidRDefault="00266140" w:rsidP="00F666B0">
          <w:pPr>
            <w:spacing w:line="240" w:lineRule="auto"/>
            <w:jc w:val="left"/>
            <w:rPr>
              <w:rFonts w:cs="B Mitra"/>
              <w:szCs w:val="24"/>
              <w:rtl/>
            </w:rPr>
          </w:pPr>
        </w:p>
      </w:tc>
      <w:tc>
        <w:tcPr>
          <w:tcW w:w="6380" w:type="dxa"/>
          <w:gridSpan w:val="2"/>
          <w:tcBorders>
            <w:top w:val="nil"/>
            <w:left w:val="nil"/>
            <w:bottom w:val="thinThickSmallGap" w:sz="18" w:space="0" w:color="auto"/>
            <w:right w:val="nil"/>
          </w:tcBorders>
        </w:tcPr>
        <w:p w14:paraId="1026FEAD" w14:textId="3F3FC8D9" w:rsidR="00266140" w:rsidRPr="00D81156" w:rsidRDefault="00266140" w:rsidP="00874D0E">
          <w:pPr>
            <w:spacing w:line="240" w:lineRule="auto"/>
            <w:jc w:val="left"/>
            <w:rPr>
              <w:rFonts w:cs="B Mitra"/>
              <w:szCs w:val="24"/>
              <w:rtl/>
            </w:rPr>
          </w:pPr>
          <w:r w:rsidRPr="00923F77">
            <w:rPr>
              <w:rFonts w:cs="B Mitra" w:hint="cs"/>
              <w:b/>
              <w:bCs/>
              <w:sz w:val="22"/>
              <w:szCs w:val="22"/>
              <w:rtl/>
            </w:rPr>
            <w:t>طرح:</w:t>
          </w:r>
          <w:r>
            <w:rPr>
              <w:rFonts w:cs="B Mitra" w:hint="cs"/>
              <w:szCs w:val="24"/>
              <w:rtl/>
            </w:rPr>
            <w:t xml:space="preserve"> 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شناسا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منابع آب 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ر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زم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ژرف مبتن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بر 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کپارچه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ساز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داده‌ها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موجود با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روش‌ها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</w:t>
          </w:r>
          <w:proofErr w:type="spellStart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>ژئوف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ز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ک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proofErr w:type="spellEnd"/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نو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 w:hint="eastAsia"/>
              <w:sz w:val="20"/>
              <w:szCs w:val="20"/>
              <w:rtl/>
              <w:lang w:bidi="fa-IR"/>
            </w:rPr>
            <w:t>ن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و ابزارها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  <w:r w:rsidR="00874D0E" w:rsidRPr="00874D0E">
            <w:rPr>
              <w:rFonts w:cs="B Mitra"/>
              <w:sz w:val="20"/>
              <w:szCs w:val="20"/>
              <w:rtl/>
              <w:lang w:bidi="fa-IR"/>
            </w:rPr>
            <w:t xml:space="preserve"> هوش مصنوع</w:t>
          </w:r>
          <w:r w:rsidR="00874D0E" w:rsidRPr="00874D0E">
            <w:rPr>
              <w:rFonts w:cs="B Mitra" w:hint="cs"/>
              <w:sz w:val="20"/>
              <w:szCs w:val="20"/>
              <w:rtl/>
              <w:lang w:bidi="fa-IR"/>
            </w:rPr>
            <w:t>ی</w:t>
          </w:r>
        </w:p>
      </w:tc>
    </w:tr>
  </w:tbl>
  <w:p w14:paraId="2CA33FBC" w14:textId="681C541D" w:rsidR="00266140" w:rsidRDefault="00266140" w:rsidP="00A40D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405A"/>
    <w:multiLevelType w:val="multilevel"/>
    <w:tmpl w:val="B2BA04DC"/>
    <w:styleLink w:val="NormalNumbered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Nazanin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8F694C"/>
    <w:multiLevelType w:val="multilevel"/>
    <w:tmpl w:val="C75A4BB4"/>
    <w:lvl w:ilvl="0">
      <w:start w:val="1"/>
      <w:numFmt w:val="decimal"/>
      <w:pStyle w:val="fig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B Mitra" w:hint="default"/>
        <w:b/>
        <w:bCs/>
        <w:i w:val="0"/>
        <w:iCs w:val="0"/>
        <w:sz w:val="28"/>
        <w:szCs w:val="32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ascii="Times New Roman" w:hAnsi="Times New Roman" w:cs="B Mitra" w:hint="default"/>
        <w:b/>
        <w:bCs/>
        <w:i w:val="0"/>
        <w:iCs w:val="0"/>
        <w:color w:val="FF9900"/>
        <w:szCs w:val="28"/>
      </w:rPr>
    </w:lvl>
    <w:lvl w:ilvl="2">
      <w:start w:val="1"/>
      <w:numFmt w:val="decimal"/>
      <w:lvlText w:val="%1.3.1."/>
      <w:lvlJc w:val="left"/>
      <w:pPr>
        <w:tabs>
          <w:tab w:val="num" w:pos="1980"/>
        </w:tabs>
        <w:ind w:left="1764" w:hanging="504"/>
      </w:pPr>
      <w:rPr>
        <w:rFonts w:ascii="Times New Roman" w:hAnsi="Times New Roman" w:cs="B Mitra" w:hint="default"/>
        <w:b/>
        <w:bCs/>
        <w:i w:val="0"/>
        <w:iCs w:val="0"/>
        <w:sz w:val="24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" w15:restartNumberingAfterBreak="0">
    <w:nsid w:val="0CED1127"/>
    <w:multiLevelType w:val="hybridMultilevel"/>
    <w:tmpl w:val="59EE6AE6"/>
    <w:lvl w:ilvl="0" w:tplc="AF8AD380">
      <w:start w:val="1"/>
      <w:numFmt w:val="decimal"/>
      <w:lvlText w:val="%1."/>
      <w:lvlJc w:val="left"/>
      <w:pPr>
        <w:ind w:left="720" w:hanging="360"/>
      </w:pPr>
      <w:rPr>
        <w:rFonts w:cs="B Nazanin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976B0"/>
    <w:multiLevelType w:val="multilevel"/>
    <w:tmpl w:val="84DA0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B Mitra" w:hint="default"/>
        <w:b/>
        <w:bCs/>
        <w:i w:val="0"/>
        <w:iCs w:val="0"/>
        <w:sz w:val="28"/>
        <w:szCs w:val="3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B Mitra" w:hint="default"/>
        <w:b/>
        <w:bCs/>
        <w:i w:val="0"/>
        <w:iCs w:val="0"/>
        <w:color w:val="FF9900"/>
        <w:szCs w:val="28"/>
      </w:rPr>
    </w:lvl>
    <w:lvl w:ilvl="2">
      <w:start w:val="1"/>
      <w:numFmt w:val="decimal"/>
      <w:pStyle w:val="a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B Mitra" w:hint="default"/>
        <w:b/>
        <w:bCs/>
        <w:i w:val="0"/>
        <w:iCs w:val="0"/>
        <w:sz w:val="24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66A6E29"/>
    <w:multiLevelType w:val="hybridMultilevel"/>
    <w:tmpl w:val="5148BF2E"/>
    <w:lvl w:ilvl="0" w:tplc="DF566BBC">
      <w:start w:val="1"/>
      <w:numFmt w:val="decimal"/>
      <w:pStyle w:val="formula"/>
      <w:lvlText w:val="(%1)"/>
      <w:lvlJc w:val="right"/>
      <w:pPr>
        <w:tabs>
          <w:tab w:val="num" w:pos="721"/>
        </w:tabs>
        <w:ind w:left="721" w:hanging="21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073139"/>
    <w:multiLevelType w:val="hybridMultilevel"/>
    <w:tmpl w:val="824E8FC8"/>
    <w:lvl w:ilvl="0" w:tplc="0974F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C6FA9"/>
    <w:multiLevelType w:val="multilevel"/>
    <w:tmpl w:val="DC541306"/>
    <w:lvl w:ilvl="0">
      <w:start w:val="4"/>
      <w:numFmt w:val="decimal"/>
      <w:lvlText w:val="%1-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2F6605C"/>
    <w:multiLevelType w:val="multilevel"/>
    <w:tmpl w:val="61580916"/>
    <w:lvl w:ilvl="0">
      <w:start w:val="1"/>
      <w:numFmt w:val="decimal"/>
      <w:pStyle w:val="ListParagraph1"/>
      <w:lvlText w:val="%1-"/>
      <w:lvlJc w:val="left"/>
      <w:pPr>
        <w:ind w:left="720" w:hanging="360"/>
      </w:pPr>
      <w:rPr>
        <w:rFonts w:ascii="Times New Roman" w:hAnsi="Times New Roman" w:cs="Nazanin"/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D3E53"/>
    <w:multiLevelType w:val="hybridMultilevel"/>
    <w:tmpl w:val="046E5E00"/>
    <w:lvl w:ilvl="0" w:tplc="7646E9F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65E10"/>
    <w:multiLevelType w:val="multilevel"/>
    <w:tmpl w:val="E076AC5C"/>
    <w:lvl w:ilvl="0">
      <w:start w:val="1"/>
      <w:numFmt w:val="decimal"/>
      <w:pStyle w:val="a0"/>
      <w:suff w:val="space"/>
      <w:lvlText w:val="شکل %1-"/>
      <w:lvlJc w:val="left"/>
      <w:pPr>
        <w:ind w:left="48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5580"/>
        </w:tabs>
        <w:ind w:left="52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940"/>
        </w:tabs>
        <w:ind w:left="57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2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67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2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60"/>
        </w:tabs>
        <w:ind w:left="77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80"/>
        </w:tabs>
        <w:ind w:left="82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40"/>
        </w:tabs>
        <w:ind w:left="8820" w:hanging="1440"/>
      </w:pPr>
      <w:rPr>
        <w:rFonts w:hint="default"/>
      </w:rPr>
    </w:lvl>
  </w:abstractNum>
  <w:abstractNum w:abstractNumId="10" w15:restartNumberingAfterBreak="0">
    <w:nsid w:val="66E40A1E"/>
    <w:multiLevelType w:val="multilevel"/>
    <w:tmpl w:val="7BF00C82"/>
    <w:lvl w:ilvl="0">
      <w:start w:val="1"/>
      <w:numFmt w:val="arabicAbjad"/>
      <w:pStyle w:val="HeadingAppendix"/>
      <w:lvlText w:val="ضميمه %1 -"/>
      <w:lvlJc w:val="left"/>
      <w:pPr>
        <w:tabs>
          <w:tab w:val="num" w:pos="1418"/>
        </w:tabs>
        <w:ind w:left="432" w:hanging="432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907"/>
        </w:tabs>
        <w:ind w:left="576" w:hanging="576"/>
      </w:pPr>
      <w:rPr>
        <w:rFonts w:hint="default"/>
      </w:rPr>
    </w:lvl>
    <w:lvl w:ilvl="2">
      <w:start w:val="1"/>
      <w:numFmt w:val="decimal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A444413"/>
    <w:multiLevelType w:val="multilevel"/>
    <w:tmpl w:val="4CB427B2"/>
    <w:lvl w:ilvl="0">
      <w:start w:val="1"/>
      <w:numFmt w:val="decimal"/>
      <w:pStyle w:val="Heading1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cs="B Titr" w:hint="default"/>
        <w:strike w:val="0"/>
        <w:color w:val="auto"/>
        <w:sz w:val="24"/>
        <w:szCs w:val="24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7"/>
    <w:lvlOverride w:ilvl="0">
      <w:lvl w:ilvl="0">
        <w:start w:val="1"/>
        <w:numFmt w:val="decimal"/>
        <w:pStyle w:val="ListParagraph1"/>
        <w:lvlText w:val="%1-"/>
        <w:lvlJc w:val="left"/>
        <w:pPr>
          <w:ind w:left="720" w:hanging="360"/>
        </w:pPr>
        <w:rPr>
          <w:rFonts w:ascii="Times New Roman" w:hAnsi="Times New Roman" w:cs="Nazanin"/>
          <w:sz w:val="24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4"/>
  </w:num>
  <w:num w:numId="6">
    <w:abstractNumId w:val="9"/>
  </w:num>
  <w:num w:numId="7">
    <w:abstractNumId w:val="5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11"/>
  </w:num>
  <w:num w:numId="13">
    <w:abstractNumId w:val="8"/>
  </w:num>
  <w:num w:numId="14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F4"/>
    <w:rsid w:val="000016AF"/>
    <w:rsid w:val="000017F0"/>
    <w:rsid w:val="00001830"/>
    <w:rsid w:val="00001DFD"/>
    <w:rsid w:val="00004080"/>
    <w:rsid w:val="00005D26"/>
    <w:rsid w:val="00006872"/>
    <w:rsid w:val="000073E3"/>
    <w:rsid w:val="00010088"/>
    <w:rsid w:val="00012EFC"/>
    <w:rsid w:val="000151FE"/>
    <w:rsid w:val="00015949"/>
    <w:rsid w:val="00015DDA"/>
    <w:rsid w:val="00017951"/>
    <w:rsid w:val="000205FA"/>
    <w:rsid w:val="00022918"/>
    <w:rsid w:val="00023164"/>
    <w:rsid w:val="00023C48"/>
    <w:rsid w:val="000248E2"/>
    <w:rsid w:val="00027432"/>
    <w:rsid w:val="00027525"/>
    <w:rsid w:val="000311D3"/>
    <w:rsid w:val="00032AA6"/>
    <w:rsid w:val="00032CA6"/>
    <w:rsid w:val="000335CF"/>
    <w:rsid w:val="00033B2F"/>
    <w:rsid w:val="00035AC3"/>
    <w:rsid w:val="00035BB9"/>
    <w:rsid w:val="000413B1"/>
    <w:rsid w:val="00042308"/>
    <w:rsid w:val="00042A65"/>
    <w:rsid w:val="000437A8"/>
    <w:rsid w:val="00044409"/>
    <w:rsid w:val="00045A44"/>
    <w:rsid w:val="00045CAC"/>
    <w:rsid w:val="0004717B"/>
    <w:rsid w:val="0005041E"/>
    <w:rsid w:val="000504DE"/>
    <w:rsid w:val="00050AC0"/>
    <w:rsid w:val="00050DE2"/>
    <w:rsid w:val="00052B3D"/>
    <w:rsid w:val="00053A63"/>
    <w:rsid w:val="00054241"/>
    <w:rsid w:val="0005678F"/>
    <w:rsid w:val="00057925"/>
    <w:rsid w:val="00060FBD"/>
    <w:rsid w:val="00061254"/>
    <w:rsid w:val="000617AC"/>
    <w:rsid w:val="00062305"/>
    <w:rsid w:val="000644F6"/>
    <w:rsid w:val="000651C7"/>
    <w:rsid w:val="00065522"/>
    <w:rsid w:val="00066430"/>
    <w:rsid w:val="0006746E"/>
    <w:rsid w:val="000701B5"/>
    <w:rsid w:val="00070752"/>
    <w:rsid w:val="00071B6F"/>
    <w:rsid w:val="000726C5"/>
    <w:rsid w:val="00073A56"/>
    <w:rsid w:val="00076586"/>
    <w:rsid w:val="000770C6"/>
    <w:rsid w:val="00077D26"/>
    <w:rsid w:val="000804E8"/>
    <w:rsid w:val="00082E64"/>
    <w:rsid w:val="00082EEE"/>
    <w:rsid w:val="00083A0E"/>
    <w:rsid w:val="00085CA6"/>
    <w:rsid w:val="00086281"/>
    <w:rsid w:val="000863A7"/>
    <w:rsid w:val="00087BEA"/>
    <w:rsid w:val="00090A86"/>
    <w:rsid w:val="000916F9"/>
    <w:rsid w:val="00093102"/>
    <w:rsid w:val="00093142"/>
    <w:rsid w:val="00093A3B"/>
    <w:rsid w:val="000944E0"/>
    <w:rsid w:val="000947DA"/>
    <w:rsid w:val="000958D1"/>
    <w:rsid w:val="000967DB"/>
    <w:rsid w:val="000A083E"/>
    <w:rsid w:val="000A1773"/>
    <w:rsid w:val="000A1D84"/>
    <w:rsid w:val="000A2464"/>
    <w:rsid w:val="000A2539"/>
    <w:rsid w:val="000A2AA7"/>
    <w:rsid w:val="000A51EB"/>
    <w:rsid w:val="000A5AFC"/>
    <w:rsid w:val="000A66A7"/>
    <w:rsid w:val="000A6B45"/>
    <w:rsid w:val="000A6B4D"/>
    <w:rsid w:val="000A6BB3"/>
    <w:rsid w:val="000A6F62"/>
    <w:rsid w:val="000A70B7"/>
    <w:rsid w:val="000A7737"/>
    <w:rsid w:val="000A7782"/>
    <w:rsid w:val="000A796D"/>
    <w:rsid w:val="000B0A13"/>
    <w:rsid w:val="000B115C"/>
    <w:rsid w:val="000B1196"/>
    <w:rsid w:val="000B1F6F"/>
    <w:rsid w:val="000B220F"/>
    <w:rsid w:val="000B41B6"/>
    <w:rsid w:val="000B6EE0"/>
    <w:rsid w:val="000B7801"/>
    <w:rsid w:val="000C0597"/>
    <w:rsid w:val="000C2047"/>
    <w:rsid w:val="000C248D"/>
    <w:rsid w:val="000C2B8C"/>
    <w:rsid w:val="000C2C83"/>
    <w:rsid w:val="000C344F"/>
    <w:rsid w:val="000C5186"/>
    <w:rsid w:val="000C636C"/>
    <w:rsid w:val="000C7AA4"/>
    <w:rsid w:val="000D01CE"/>
    <w:rsid w:val="000D126F"/>
    <w:rsid w:val="000D3102"/>
    <w:rsid w:val="000D6611"/>
    <w:rsid w:val="000D6B68"/>
    <w:rsid w:val="000D7088"/>
    <w:rsid w:val="000E02A4"/>
    <w:rsid w:val="000E0E1F"/>
    <w:rsid w:val="000E2707"/>
    <w:rsid w:val="000E280F"/>
    <w:rsid w:val="000E47EA"/>
    <w:rsid w:val="000E501E"/>
    <w:rsid w:val="000E56D0"/>
    <w:rsid w:val="000E56E4"/>
    <w:rsid w:val="000E59B6"/>
    <w:rsid w:val="000E6A94"/>
    <w:rsid w:val="000E6DE2"/>
    <w:rsid w:val="000E6FB5"/>
    <w:rsid w:val="000F0A9D"/>
    <w:rsid w:val="000F0F25"/>
    <w:rsid w:val="000F224A"/>
    <w:rsid w:val="000F22E6"/>
    <w:rsid w:val="000F293C"/>
    <w:rsid w:val="000F49D8"/>
    <w:rsid w:val="000F4CB0"/>
    <w:rsid w:val="000F571E"/>
    <w:rsid w:val="000F6FC7"/>
    <w:rsid w:val="000F7809"/>
    <w:rsid w:val="0010068A"/>
    <w:rsid w:val="00104D13"/>
    <w:rsid w:val="00105183"/>
    <w:rsid w:val="0010530D"/>
    <w:rsid w:val="0010600B"/>
    <w:rsid w:val="001071C9"/>
    <w:rsid w:val="00107EC5"/>
    <w:rsid w:val="001109A2"/>
    <w:rsid w:val="0011512A"/>
    <w:rsid w:val="00115C9F"/>
    <w:rsid w:val="001160C2"/>
    <w:rsid w:val="0011773D"/>
    <w:rsid w:val="0012054D"/>
    <w:rsid w:val="00120584"/>
    <w:rsid w:val="00120B9B"/>
    <w:rsid w:val="00121736"/>
    <w:rsid w:val="00121C4F"/>
    <w:rsid w:val="00122564"/>
    <w:rsid w:val="00125521"/>
    <w:rsid w:val="00125DB5"/>
    <w:rsid w:val="00127467"/>
    <w:rsid w:val="00127FC4"/>
    <w:rsid w:val="001306DF"/>
    <w:rsid w:val="001350C5"/>
    <w:rsid w:val="001355F5"/>
    <w:rsid w:val="00135FB7"/>
    <w:rsid w:val="001406C8"/>
    <w:rsid w:val="00143C03"/>
    <w:rsid w:val="001448D0"/>
    <w:rsid w:val="00145145"/>
    <w:rsid w:val="00146C3D"/>
    <w:rsid w:val="00147367"/>
    <w:rsid w:val="0015015A"/>
    <w:rsid w:val="00150710"/>
    <w:rsid w:val="00151109"/>
    <w:rsid w:val="001521C4"/>
    <w:rsid w:val="00152F5B"/>
    <w:rsid w:val="0015330E"/>
    <w:rsid w:val="00153311"/>
    <w:rsid w:val="00153F5C"/>
    <w:rsid w:val="001560FB"/>
    <w:rsid w:val="00156B5C"/>
    <w:rsid w:val="00157573"/>
    <w:rsid w:val="001577AE"/>
    <w:rsid w:val="00160F68"/>
    <w:rsid w:val="00161D8A"/>
    <w:rsid w:val="00161EA3"/>
    <w:rsid w:val="00161F2C"/>
    <w:rsid w:val="001620AE"/>
    <w:rsid w:val="00162207"/>
    <w:rsid w:val="00163031"/>
    <w:rsid w:val="00165F79"/>
    <w:rsid w:val="00166AB7"/>
    <w:rsid w:val="00166AEA"/>
    <w:rsid w:val="00170107"/>
    <w:rsid w:val="00172CA6"/>
    <w:rsid w:val="001737D7"/>
    <w:rsid w:val="00174C2A"/>
    <w:rsid w:val="001751E5"/>
    <w:rsid w:val="00175CCB"/>
    <w:rsid w:val="00176ADD"/>
    <w:rsid w:val="00177FDA"/>
    <w:rsid w:val="00180727"/>
    <w:rsid w:val="00181CE0"/>
    <w:rsid w:val="00184831"/>
    <w:rsid w:val="00184848"/>
    <w:rsid w:val="00184E8D"/>
    <w:rsid w:val="00187456"/>
    <w:rsid w:val="00190C9D"/>
    <w:rsid w:val="00190E47"/>
    <w:rsid w:val="0019530F"/>
    <w:rsid w:val="00195589"/>
    <w:rsid w:val="001A2489"/>
    <w:rsid w:val="001A3071"/>
    <w:rsid w:val="001A34A9"/>
    <w:rsid w:val="001A4143"/>
    <w:rsid w:val="001A588C"/>
    <w:rsid w:val="001A5E27"/>
    <w:rsid w:val="001A6EC7"/>
    <w:rsid w:val="001A7BBE"/>
    <w:rsid w:val="001B1E9D"/>
    <w:rsid w:val="001B1EB6"/>
    <w:rsid w:val="001B291E"/>
    <w:rsid w:val="001B37A1"/>
    <w:rsid w:val="001B3BD6"/>
    <w:rsid w:val="001B40F2"/>
    <w:rsid w:val="001B44F4"/>
    <w:rsid w:val="001B539D"/>
    <w:rsid w:val="001B5DC6"/>
    <w:rsid w:val="001B620F"/>
    <w:rsid w:val="001B6A1E"/>
    <w:rsid w:val="001B770B"/>
    <w:rsid w:val="001C0298"/>
    <w:rsid w:val="001C0811"/>
    <w:rsid w:val="001C1603"/>
    <w:rsid w:val="001C414E"/>
    <w:rsid w:val="001C5963"/>
    <w:rsid w:val="001C5991"/>
    <w:rsid w:val="001C5F2F"/>
    <w:rsid w:val="001D19F8"/>
    <w:rsid w:val="001D21D9"/>
    <w:rsid w:val="001D38CA"/>
    <w:rsid w:val="001D38D4"/>
    <w:rsid w:val="001D56AF"/>
    <w:rsid w:val="001D5D6A"/>
    <w:rsid w:val="001D7250"/>
    <w:rsid w:val="001D7979"/>
    <w:rsid w:val="001D7C4D"/>
    <w:rsid w:val="001D7C5E"/>
    <w:rsid w:val="001E0BCC"/>
    <w:rsid w:val="001E301E"/>
    <w:rsid w:val="001F0E07"/>
    <w:rsid w:val="001F1EFD"/>
    <w:rsid w:val="001F426D"/>
    <w:rsid w:val="001F7233"/>
    <w:rsid w:val="00200281"/>
    <w:rsid w:val="0020239B"/>
    <w:rsid w:val="00203366"/>
    <w:rsid w:val="00205D97"/>
    <w:rsid w:val="0020637D"/>
    <w:rsid w:val="00206E0D"/>
    <w:rsid w:val="0020769F"/>
    <w:rsid w:val="00210100"/>
    <w:rsid w:val="002112DB"/>
    <w:rsid w:val="00211349"/>
    <w:rsid w:val="002113D6"/>
    <w:rsid w:val="002117AC"/>
    <w:rsid w:val="00213560"/>
    <w:rsid w:val="002141DC"/>
    <w:rsid w:val="002149D5"/>
    <w:rsid w:val="00217D93"/>
    <w:rsid w:val="002204E5"/>
    <w:rsid w:val="00222121"/>
    <w:rsid w:val="00223675"/>
    <w:rsid w:val="00224B78"/>
    <w:rsid w:val="00227518"/>
    <w:rsid w:val="002307AD"/>
    <w:rsid w:val="00232723"/>
    <w:rsid w:val="00235C51"/>
    <w:rsid w:val="00235E33"/>
    <w:rsid w:val="002367A1"/>
    <w:rsid w:val="00236967"/>
    <w:rsid w:val="0024049D"/>
    <w:rsid w:val="00240BCC"/>
    <w:rsid w:val="00240CB2"/>
    <w:rsid w:val="00241FF3"/>
    <w:rsid w:val="00243567"/>
    <w:rsid w:val="00245ED2"/>
    <w:rsid w:val="002464CF"/>
    <w:rsid w:val="00246AB6"/>
    <w:rsid w:val="00250234"/>
    <w:rsid w:val="0025127B"/>
    <w:rsid w:val="002517E5"/>
    <w:rsid w:val="00252252"/>
    <w:rsid w:val="00252EEB"/>
    <w:rsid w:val="002542F7"/>
    <w:rsid w:val="002554FE"/>
    <w:rsid w:val="002560C6"/>
    <w:rsid w:val="00256B27"/>
    <w:rsid w:val="00257D9D"/>
    <w:rsid w:val="00260544"/>
    <w:rsid w:val="00262975"/>
    <w:rsid w:val="002653CD"/>
    <w:rsid w:val="00265873"/>
    <w:rsid w:val="00266140"/>
    <w:rsid w:val="002669FE"/>
    <w:rsid w:val="0026749F"/>
    <w:rsid w:val="00267505"/>
    <w:rsid w:val="00267C11"/>
    <w:rsid w:val="0027004D"/>
    <w:rsid w:val="0027108D"/>
    <w:rsid w:val="0027330D"/>
    <w:rsid w:val="00276BBB"/>
    <w:rsid w:val="00280F35"/>
    <w:rsid w:val="00285BF3"/>
    <w:rsid w:val="002862C1"/>
    <w:rsid w:val="00290176"/>
    <w:rsid w:val="002903FD"/>
    <w:rsid w:val="00290E1B"/>
    <w:rsid w:val="00291465"/>
    <w:rsid w:val="00291623"/>
    <w:rsid w:val="00292F62"/>
    <w:rsid w:val="00295BE8"/>
    <w:rsid w:val="00295C7F"/>
    <w:rsid w:val="002A0882"/>
    <w:rsid w:val="002A3B55"/>
    <w:rsid w:val="002A3E43"/>
    <w:rsid w:val="002A3E91"/>
    <w:rsid w:val="002A4104"/>
    <w:rsid w:val="002B027D"/>
    <w:rsid w:val="002B057E"/>
    <w:rsid w:val="002B0C33"/>
    <w:rsid w:val="002B1586"/>
    <w:rsid w:val="002B1E1C"/>
    <w:rsid w:val="002B2DA3"/>
    <w:rsid w:val="002B2F92"/>
    <w:rsid w:val="002B430E"/>
    <w:rsid w:val="002B4D80"/>
    <w:rsid w:val="002B50E9"/>
    <w:rsid w:val="002C1CC3"/>
    <w:rsid w:val="002C3520"/>
    <w:rsid w:val="002C3D6E"/>
    <w:rsid w:val="002C55E0"/>
    <w:rsid w:val="002C7924"/>
    <w:rsid w:val="002D086E"/>
    <w:rsid w:val="002D1860"/>
    <w:rsid w:val="002D190D"/>
    <w:rsid w:val="002D4F00"/>
    <w:rsid w:val="002D57ED"/>
    <w:rsid w:val="002D743B"/>
    <w:rsid w:val="002D7FEA"/>
    <w:rsid w:val="002E0285"/>
    <w:rsid w:val="002E0B96"/>
    <w:rsid w:val="002E3B1C"/>
    <w:rsid w:val="002E463D"/>
    <w:rsid w:val="002E5F52"/>
    <w:rsid w:val="002E6116"/>
    <w:rsid w:val="002E6D26"/>
    <w:rsid w:val="002F11DF"/>
    <w:rsid w:val="002F1312"/>
    <w:rsid w:val="002F3D46"/>
    <w:rsid w:val="002F65D7"/>
    <w:rsid w:val="002F6618"/>
    <w:rsid w:val="002F7582"/>
    <w:rsid w:val="0030311D"/>
    <w:rsid w:val="00303AD4"/>
    <w:rsid w:val="00303CB5"/>
    <w:rsid w:val="0030637D"/>
    <w:rsid w:val="003075EA"/>
    <w:rsid w:val="00307E39"/>
    <w:rsid w:val="003109FF"/>
    <w:rsid w:val="00312200"/>
    <w:rsid w:val="00315FF2"/>
    <w:rsid w:val="00316151"/>
    <w:rsid w:val="00316E0C"/>
    <w:rsid w:val="00317836"/>
    <w:rsid w:val="00317B14"/>
    <w:rsid w:val="003207EC"/>
    <w:rsid w:val="003215AF"/>
    <w:rsid w:val="00321F4A"/>
    <w:rsid w:val="003224A3"/>
    <w:rsid w:val="00323A43"/>
    <w:rsid w:val="00324B6E"/>
    <w:rsid w:val="00325452"/>
    <w:rsid w:val="00325E3E"/>
    <w:rsid w:val="00330697"/>
    <w:rsid w:val="00330DC5"/>
    <w:rsid w:val="0033107C"/>
    <w:rsid w:val="003353A5"/>
    <w:rsid w:val="003362D7"/>
    <w:rsid w:val="0033699C"/>
    <w:rsid w:val="00337DDC"/>
    <w:rsid w:val="0034022C"/>
    <w:rsid w:val="00340829"/>
    <w:rsid w:val="00343131"/>
    <w:rsid w:val="00343BC5"/>
    <w:rsid w:val="00343FC8"/>
    <w:rsid w:val="00344927"/>
    <w:rsid w:val="00344B9D"/>
    <w:rsid w:val="00344E2F"/>
    <w:rsid w:val="00344F25"/>
    <w:rsid w:val="003452BC"/>
    <w:rsid w:val="0035080A"/>
    <w:rsid w:val="003538B6"/>
    <w:rsid w:val="0035530D"/>
    <w:rsid w:val="00355E61"/>
    <w:rsid w:val="003560A2"/>
    <w:rsid w:val="003564E4"/>
    <w:rsid w:val="00356C91"/>
    <w:rsid w:val="003609EF"/>
    <w:rsid w:val="003616E4"/>
    <w:rsid w:val="00361B69"/>
    <w:rsid w:val="00362624"/>
    <w:rsid w:val="00362B01"/>
    <w:rsid w:val="00363E71"/>
    <w:rsid w:val="00364FDE"/>
    <w:rsid w:val="00365460"/>
    <w:rsid w:val="00366505"/>
    <w:rsid w:val="003678B5"/>
    <w:rsid w:val="003732AB"/>
    <w:rsid w:val="0037478E"/>
    <w:rsid w:val="00374D9B"/>
    <w:rsid w:val="00375624"/>
    <w:rsid w:val="003756D1"/>
    <w:rsid w:val="00376B61"/>
    <w:rsid w:val="00377773"/>
    <w:rsid w:val="00381578"/>
    <w:rsid w:val="00381F4E"/>
    <w:rsid w:val="003844A9"/>
    <w:rsid w:val="00387840"/>
    <w:rsid w:val="00387E1C"/>
    <w:rsid w:val="00391101"/>
    <w:rsid w:val="00391298"/>
    <w:rsid w:val="0039159E"/>
    <w:rsid w:val="003920A2"/>
    <w:rsid w:val="00393D73"/>
    <w:rsid w:val="0039660C"/>
    <w:rsid w:val="00397ECB"/>
    <w:rsid w:val="003A2A3E"/>
    <w:rsid w:val="003A4316"/>
    <w:rsid w:val="003A5106"/>
    <w:rsid w:val="003A6FAD"/>
    <w:rsid w:val="003B24BC"/>
    <w:rsid w:val="003B295C"/>
    <w:rsid w:val="003B4C62"/>
    <w:rsid w:val="003B76F0"/>
    <w:rsid w:val="003B7D39"/>
    <w:rsid w:val="003C17D4"/>
    <w:rsid w:val="003C22ED"/>
    <w:rsid w:val="003C25BC"/>
    <w:rsid w:val="003C307D"/>
    <w:rsid w:val="003C3A73"/>
    <w:rsid w:val="003C6672"/>
    <w:rsid w:val="003C6813"/>
    <w:rsid w:val="003D0755"/>
    <w:rsid w:val="003D12A9"/>
    <w:rsid w:val="003D1CF4"/>
    <w:rsid w:val="003D354D"/>
    <w:rsid w:val="003D37AF"/>
    <w:rsid w:val="003D76C9"/>
    <w:rsid w:val="003D7B39"/>
    <w:rsid w:val="003D7C57"/>
    <w:rsid w:val="003E58D2"/>
    <w:rsid w:val="003E7799"/>
    <w:rsid w:val="003F2BD8"/>
    <w:rsid w:val="003F57C6"/>
    <w:rsid w:val="003F5AAE"/>
    <w:rsid w:val="003F6713"/>
    <w:rsid w:val="00400119"/>
    <w:rsid w:val="0040118A"/>
    <w:rsid w:val="00401217"/>
    <w:rsid w:val="004014C6"/>
    <w:rsid w:val="0040227F"/>
    <w:rsid w:val="00405321"/>
    <w:rsid w:val="0040617D"/>
    <w:rsid w:val="00407298"/>
    <w:rsid w:val="00411108"/>
    <w:rsid w:val="0041216D"/>
    <w:rsid w:val="0041330C"/>
    <w:rsid w:val="004174CD"/>
    <w:rsid w:val="00420CFF"/>
    <w:rsid w:val="004211B9"/>
    <w:rsid w:val="00421B89"/>
    <w:rsid w:val="00421C56"/>
    <w:rsid w:val="00422D6A"/>
    <w:rsid w:val="00425BFF"/>
    <w:rsid w:val="00426120"/>
    <w:rsid w:val="0042739C"/>
    <w:rsid w:val="00427787"/>
    <w:rsid w:val="0043003C"/>
    <w:rsid w:val="0043053D"/>
    <w:rsid w:val="0043201F"/>
    <w:rsid w:val="004327E1"/>
    <w:rsid w:val="004338E0"/>
    <w:rsid w:val="00434DC7"/>
    <w:rsid w:val="0043505A"/>
    <w:rsid w:val="004354E2"/>
    <w:rsid w:val="00440005"/>
    <w:rsid w:val="004401D8"/>
    <w:rsid w:val="004407ED"/>
    <w:rsid w:val="00441BBB"/>
    <w:rsid w:val="00442A84"/>
    <w:rsid w:val="00442DF5"/>
    <w:rsid w:val="00447F49"/>
    <w:rsid w:val="004500F0"/>
    <w:rsid w:val="00452C87"/>
    <w:rsid w:val="00453A91"/>
    <w:rsid w:val="00453B68"/>
    <w:rsid w:val="00454B52"/>
    <w:rsid w:val="0045571B"/>
    <w:rsid w:val="00456D36"/>
    <w:rsid w:val="004570A8"/>
    <w:rsid w:val="0046008E"/>
    <w:rsid w:val="00462F7E"/>
    <w:rsid w:val="00463BDF"/>
    <w:rsid w:val="00465A9C"/>
    <w:rsid w:val="00465C85"/>
    <w:rsid w:val="0046663A"/>
    <w:rsid w:val="00466D68"/>
    <w:rsid w:val="00466F34"/>
    <w:rsid w:val="0047044C"/>
    <w:rsid w:val="00474AEF"/>
    <w:rsid w:val="00476104"/>
    <w:rsid w:val="0047657C"/>
    <w:rsid w:val="00480244"/>
    <w:rsid w:val="004803D5"/>
    <w:rsid w:val="00482AED"/>
    <w:rsid w:val="00482FDD"/>
    <w:rsid w:val="00483C6E"/>
    <w:rsid w:val="004868AA"/>
    <w:rsid w:val="004878C9"/>
    <w:rsid w:val="00487B96"/>
    <w:rsid w:val="00491930"/>
    <w:rsid w:val="00493412"/>
    <w:rsid w:val="00495118"/>
    <w:rsid w:val="0049741E"/>
    <w:rsid w:val="00497C15"/>
    <w:rsid w:val="004A0032"/>
    <w:rsid w:val="004A4BBA"/>
    <w:rsid w:val="004A5373"/>
    <w:rsid w:val="004A60B3"/>
    <w:rsid w:val="004A6D75"/>
    <w:rsid w:val="004B0DAE"/>
    <w:rsid w:val="004B0F3B"/>
    <w:rsid w:val="004B1443"/>
    <w:rsid w:val="004B2038"/>
    <w:rsid w:val="004B5902"/>
    <w:rsid w:val="004B6C3D"/>
    <w:rsid w:val="004B7F84"/>
    <w:rsid w:val="004C30CF"/>
    <w:rsid w:val="004C3226"/>
    <w:rsid w:val="004C3C02"/>
    <w:rsid w:val="004C3C70"/>
    <w:rsid w:val="004C4041"/>
    <w:rsid w:val="004C4F7F"/>
    <w:rsid w:val="004C65E5"/>
    <w:rsid w:val="004C6898"/>
    <w:rsid w:val="004C788F"/>
    <w:rsid w:val="004C7CB6"/>
    <w:rsid w:val="004C7EE7"/>
    <w:rsid w:val="004D216D"/>
    <w:rsid w:val="004D26F8"/>
    <w:rsid w:val="004D2CF1"/>
    <w:rsid w:val="004D3ADF"/>
    <w:rsid w:val="004D4138"/>
    <w:rsid w:val="004D4768"/>
    <w:rsid w:val="004D6659"/>
    <w:rsid w:val="004D777A"/>
    <w:rsid w:val="004D7FD4"/>
    <w:rsid w:val="004E1539"/>
    <w:rsid w:val="004E18A1"/>
    <w:rsid w:val="004E1CFE"/>
    <w:rsid w:val="004E2396"/>
    <w:rsid w:val="004E2760"/>
    <w:rsid w:val="004E2C3D"/>
    <w:rsid w:val="004E3292"/>
    <w:rsid w:val="004E52EF"/>
    <w:rsid w:val="004E54AE"/>
    <w:rsid w:val="004E69F1"/>
    <w:rsid w:val="004F0BC7"/>
    <w:rsid w:val="004F121A"/>
    <w:rsid w:val="004F12D5"/>
    <w:rsid w:val="004F145E"/>
    <w:rsid w:val="004F1855"/>
    <w:rsid w:val="004F1B46"/>
    <w:rsid w:val="004F2010"/>
    <w:rsid w:val="004F2EB1"/>
    <w:rsid w:val="004F3EE1"/>
    <w:rsid w:val="004F48DF"/>
    <w:rsid w:val="004F5066"/>
    <w:rsid w:val="004F6188"/>
    <w:rsid w:val="004F7644"/>
    <w:rsid w:val="005007A2"/>
    <w:rsid w:val="005007BC"/>
    <w:rsid w:val="00500B69"/>
    <w:rsid w:val="00502B39"/>
    <w:rsid w:val="0050376E"/>
    <w:rsid w:val="00503F22"/>
    <w:rsid w:val="00503FE9"/>
    <w:rsid w:val="00504D52"/>
    <w:rsid w:val="00505AF7"/>
    <w:rsid w:val="00506B17"/>
    <w:rsid w:val="00507109"/>
    <w:rsid w:val="0050727A"/>
    <w:rsid w:val="005077AE"/>
    <w:rsid w:val="005103D9"/>
    <w:rsid w:val="00512443"/>
    <w:rsid w:val="005126A3"/>
    <w:rsid w:val="005129E0"/>
    <w:rsid w:val="00513825"/>
    <w:rsid w:val="00513DAC"/>
    <w:rsid w:val="005143C8"/>
    <w:rsid w:val="00514BA4"/>
    <w:rsid w:val="00515488"/>
    <w:rsid w:val="0051669D"/>
    <w:rsid w:val="00516A13"/>
    <w:rsid w:val="0052006F"/>
    <w:rsid w:val="005206F3"/>
    <w:rsid w:val="00520B95"/>
    <w:rsid w:val="00520F44"/>
    <w:rsid w:val="00522BF7"/>
    <w:rsid w:val="00525D95"/>
    <w:rsid w:val="00526053"/>
    <w:rsid w:val="005302CE"/>
    <w:rsid w:val="0053091C"/>
    <w:rsid w:val="00531146"/>
    <w:rsid w:val="005311A5"/>
    <w:rsid w:val="00531CBF"/>
    <w:rsid w:val="00532713"/>
    <w:rsid w:val="00532A14"/>
    <w:rsid w:val="00535754"/>
    <w:rsid w:val="00535FDE"/>
    <w:rsid w:val="0053602A"/>
    <w:rsid w:val="00536A5C"/>
    <w:rsid w:val="00536D74"/>
    <w:rsid w:val="00536E53"/>
    <w:rsid w:val="005402FF"/>
    <w:rsid w:val="00550746"/>
    <w:rsid w:val="005522AC"/>
    <w:rsid w:val="00552DB5"/>
    <w:rsid w:val="0055310B"/>
    <w:rsid w:val="00555B5B"/>
    <w:rsid w:val="005576DB"/>
    <w:rsid w:val="00557F15"/>
    <w:rsid w:val="00560EED"/>
    <w:rsid w:val="005612CF"/>
    <w:rsid w:val="00563043"/>
    <w:rsid w:val="00563F87"/>
    <w:rsid w:val="00564B3E"/>
    <w:rsid w:val="00565102"/>
    <w:rsid w:val="00565ED8"/>
    <w:rsid w:val="00565FE1"/>
    <w:rsid w:val="005667F1"/>
    <w:rsid w:val="00567C99"/>
    <w:rsid w:val="00570326"/>
    <w:rsid w:val="005709DB"/>
    <w:rsid w:val="005716E6"/>
    <w:rsid w:val="00571D69"/>
    <w:rsid w:val="005734B5"/>
    <w:rsid w:val="0058059A"/>
    <w:rsid w:val="00580663"/>
    <w:rsid w:val="0058182E"/>
    <w:rsid w:val="00582898"/>
    <w:rsid w:val="00582BC2"/>
    <w:rsid w:val="00582DFA"/>
    <w:rsid w:val="00583679"/>
    <w:rsid w:val="00584DAB"/>
    <w:rsid w:val="0058567A"/>
    <w:rsid w:val="0058653B"/>
    <w:rsid w:val="00586D58"/>
    <w:rsid w:val="00587210"/>
    <w:rsid w:val="00587D1F"/>
    <w:rsid w:val="00593677"/>
    <w:rsid w:val="005962E6"/>
    <w:rsid w:val="0059654E"/>
    <w:rsid w:val="00597218"/>
    <w:rsid w:val="00597E9D"/>
    <w:rsid w:val="005A0B37"/>
    <w:rsid w:val="005A0DA4"/>
    <w:rsid w:val="005A1C9F"/>
    <w:rsid w:val="005A3B42"/>
    <w:rsid w:val="005A5938"/>
    <w:rsid w:val="005B39FF"/>
    <w:rsid w:val="005B52D7"/>
    <w:rsid w:val="005B54CB"/>
    <w:rsid w:val="005B6E81"/>
    <w:rsid w:val="005B7A20"/>
    <w:rsid w:val="005B7E9A"/>
    <w:rsid w:val="005C0047"/>
    <w:rsid w:val="005C040C"/>
    <w:rsid w:val="005C0A4B"/>
    <w:rsid w:val="005C1DD8"/>
    <w:rsid w:val="005C2744"/>
    <w:rsid w:val="005C3BDA"/>
    <w:rsid w:val="005C3ECA"/>
    <w:rsid w:val="005C49E6"/>
    <w:rsid w:val="005C52A5"/>
    <w:rsid w:val="005C5E26"/>
    <w:rsid w:val="005C6D7F"/>
    <w:rsid w:val="005C6E4B"/>
    <w:rsid w:val="005C7702"/>
    <w:rsid w:val="005D0318"/>
    <w:rsid w:val="005D1A29"/>
    <w:rsid w:val="005D274C"/>
    <w:rsid w:val="005D3A02"/>
    <w:rsid w:val="005D3FB8"/>
    <w:rsid w:val="005D4876"/>
    <w:rsid w:val="005D4C40"/>
    <w:rsid w:val="005D4DD4"/>
    <w:rsid w:val="005D60DE"/>
    <w:rsid w:val="005D6C52"/>
    <w:rsid w:val="005D7692"/>
    <w:rsid w:val="005E0455"/>
    <w:rsid w:val="005E2B1B"/>
    <w:rsid w:val="005E3C61"/>
    <w:rsid w:val="005E5750"/>
    <w:rsid w:val="005E579E"/>
    <w:rsid w:val="005E5F37"/>
    <w:rsid w:val="005E61ED"/>
    <w:rsid w:val="005E685C"/>
    <w:rsid w:val="005E7055"/>
    <w:rsid w:val="005E7E6A"/>
    <w:rsid w:val="005F172A"/>
    <w:rsid w:val="005F31CC"/>
    <w:rsid w:val="005F3B93"/>
    <w:rsid w:val="005F74F3"/>
    <w:rsid w:val="0060126E"/>
    <w:rsid w:val="00602AAE"/>
    <w:rsid w:val="00603325"/>
    <w:rsid w:val="00603748"/>
    <w:rsid w:val="00603BC5"/>
    <w:rsid w:val="00604353"/>
    <w:rsid w:val="00604F4A"/>
    <w:rsid w:val="0060582C"/>
    <w:rsid w:val="00606C95"/>
    <w:rsid w:val="00610762"/>
    <w:rsid w:val="00612151"/>
    <w:rsid w:val="00613628"/>
    <w:rsid w:val="006138CE"/>
    <w:rsid w:val="00613EDD"/>
    <w:rsid w:val="00614299"/>
    <w:rsid w:val="00615B64"/>
    <w:rsid w:val="006177D9"/>
    <w:rsid w:val="006204D4"/>
    <w:rsid w:val="00624A1A"/>
    <w:rsid w:val="00624EE6"/>
    <w:rsid w:val="00627ABD"/>
    <w:rsid w:val="00627BA2"/>
    <w:rsid w:val="0063075D"/>
    <w:rsid w:val="006316EE"/>
    <w:rsid w:val="00632ABB"/>
    <w:rsid w:val="00633F8F"/>
    <w:rsid w:val="00634DFA"/>
    <w:rsid w:val="00634F2C"/>
    <w:rsid w:val="00636BD0"/>
    <w:rsid w:val="00640B76"/>
    <w:rsid w:val="00640D82"/>
    <w:rsid w:val="006412C4"/>
    <w:rsid w:val="0064328B"/>
    <w:rsid w:val="006440A4"/>
    <w:rsid w:val="00644151"/>
    <w:rsid w:val="0064427E"/>
    <w:rsid w:val="00645148"/>
    <w:rsid w:val="00645C74"/>
    <w:rsid w:val="006479F2"/>
    <w:rsid w:val="0065285C"/>
    <w:rsid w:val="00652A58"/>
    <w:rsid w:val="00652CD1"/>
    <w:rsid w:val="0065317E"/>
    <w:rsid w:val="006536E5"/>
    <w:rsid w:val="00655C2A"/>
    <w:rsid w:val="00655F2E"/>
    <w:rsid w:val="006566CB"/>
    <w:rsid w:val="00657AA0"/>
    <w:rsid w:val="00660C52"/>
    <w:rsid w:val="006610F8"/>
    <w:rsid w:val="0066379D"/>
    <w:rsid w:val="00663EA5"/>
    <w:rsid w:val="0066528B"/>
    <w:rsid w:val="00670292"/>
    <w:rsid w:val="00671BE2"/>
    <w:rsid w:val="00672747"/>
    <w:rsid w:val="00673B26"/>
    <w:rsid w:val="0067542C"/>
    <w:rsid w:val="00675FE4"/>
    <w:rsid w:val="0067772C"/>
    <w:rsid w:val="00680BD4"/>
    <w:rsid w:val="0068150D"/>
    <w:rsid w:val="006832D4"/>
    <w:rsid w:val="0068465E"/>
    <w:rsid w:val="0068791D"/>
    <w:rsid w:val="00691B31"/>
    <w:rsid w:val="00692FA8"/>
    <w:rsid w:val="00695FD2"/>
    <w:rsid w:val="00696079"/>
    <w:rsid w:val="00696798"/>
    <w:rsid w:val="0069769E"/>
    <w:rsid w:val="00697761"/>
    <w:rsid w:val="006A0727"/>
    <w:rsid w:val="006A203C"/>
    <w:rsid w:val="006A5316"/>
    <w:rsid w:val="006A76A9"/>
    <w:rsid w:val="006A77E9"/>
    <w:rsid w:val="006B0D56"/>
    <w:rsid w:val="006B0D67"/>
    <w:rsid w:val="006B1D1D"/>
    <w:rsid w:val="006B2C4B"/>
    <w:rsid w:val="006B2CE9"/>
    <w:rsid w:val="006B5026"/>
    <w:rsid w:val="006B538F"/>
    <w:rsid w:val="006B5DBD"/>
    <w:rsid w:val="006B6CBD"/>
    <w:rsid w:val="006C113C"/>
    <w:rsid w:val="006C1194"/>
    <w:rsid w:val="006C1248"/>
    <w:rsid w:val="006C195D"/>
    <w:rsid w:val="006C1C48"/>
    <w:rsid w:val="006C29CB"/>
    <w:rsid w:val="006C29E4"/>
    <w:rsid w:val="006C415B"/>
    <w:rsid w:val="006C5215"/>
    <w:rsid w:val="006C5389"/>
    <w:rsid w:val="006C75AB"/>
    <w:rsid w:val="006D0CE8"/>
    <w:rsid w:val="006D1D20"/>
    <w:rsid w:val="006D2CC8"/>
    <w:rsid w:val="006D4DE8"/>
    <w:rsid w:val="006D61DC"/>
    <w:rsid w:val="006D621F"/>
    <w:rsid w:val="006E21F2"/>
    <w:rsid w:val="006E44FB"/>
    <w:rsid w:val="006E55A3"/>
    <w:rsid w:val="006F209B"/>
    <w:rsid w:val="006F21E4"/>
    <w:rsid w:val="006F264B"/>
    <w:rsid w:val="006F30CD"/>
    <w:rsid w:val="006F3434"/>
    <w:rsid w:val="006F4883"/>
    <w:rsid w:val="006F4B4E"/>
    <w:rsid w:val="006F6BAF"/>
    <w:rsid w:val="006F797B"/>
    <w:rsid w:val="006F7E83"/>
    <w:rsid w:val="007002C3"/>
    <w:rsid w:val="007004C8"/>
    <w:rsid w:val="00700973"/>
    <w:rsid w:val="0070221E"/>
    <w:rsid w:val="00706629"/>
    <w:rsid w:val="00706969"/>
    <w:rsid w:val="007077DC"/>
    <w:rsid w:val="0071026E"/>
    <w:rsid w:val="00711167"/>
    <w:rsid w:val="007121B7"/>
    <w:rsid w:val="007126AD"/>
    <w:rsid w:val="00712CDB"/>
    <w:rsid w:val="007132CF"/>
    <w:rsid w:val="007137DA"/>
    <w:rsid w:val="00714B14"/>
    <w:rsid w:val="00715609"/>
    <w:rsid w:val="00717A0F"/>
    <w:rsid w:val="00720B1D"/>
    <w:rsid w:val="00721587"/>
    <w:rsid w:val="00724955"/>
    <w:rsid w:val="00725B65"/>
    <w:rsid w:val="007326F4"/>
    <w:rsid w:val="00733362"/>
    <w:rsid w:val="0073542E"/>
    <w:rsid w:val="00735BEA"/>
    <w:rsid w:val="0073614C"/>
    <w:rsid w:val="00736511"/>
    <w:rsid w:val="007379D0"/>
    <w:rsid w:val="00737C53"/>
    <w:rsid w:val="00740E50"/>
    <w:rsid w:val="00742B17"/>
    <w:rsid w:val="00742FEB"/>
    <w:rsid w:val="00743459"/>
    <w:rsid w:val="00743C60"/>
    <w:rsid w:val="00745168"/>
    <w:rsid w:val="00745608"/>
    <w:rsid w:val="00750449"/>
    <w:rsid w:val="007507C7"/>
    <w:rsid w:val="00753237"/>
    <w:rsid w:val="0075328D"/>
    <w:rsid w:val="00753B95"/>
    <w:rsid w:val="0075522F"/>
    <w:rsid w:val="0075647E"/>
    <w:rsid w:val="0075718F"/>
    <w:rsid w:val="00757264"/>
    <w:rsid w:val="00757EE6"/>
    <w:rsid w:val="00760F02"/>
    <w:rsid w:val="007633CF"/>
    <w:rsid w:val="00763E87"/>
    <w:rsid w:val="007647E0"/>
    <w:rsid w:val="00764FB3"/>
    <w:rsid w:val="00766A40"/>
    <w:rsid w:val="007715B9"/>
    <w:rsid w:val="007744DF"/>
    <w:rsid w:val="0077454D"/>
    <w:rsid w:val="00775321"/>
    <w:rsid w:val="0077587B"/>
    <w:rsid w:val="00775984"/>
    <w:rsid w:val="007764AD"/>
    <w:rsid w:val="00781169"/>
    <w:rsid w:val="007822CD"/>
    <w:rsid w:val="0078315F"/>
    <w:rsid w:val="00784CC4"/>
    <w:rsid w:val="00784E08"/>
    <w:rsid w:val="007879F4"/>
    <w:rsid w:val="00791A50"/>
    <w:rsid w:val="00794C51"/>
    <w:rsid w:val="0079642D"/>
    <w:rsid w:val="0079740F"/>
    <w:rsid w:val="007977B9"/>
    <w:rsid w:val="00797B21"/>
    <w:rsid w:val="00797E2A"/>
    <w:rsid w:val="007A01BC"/>
    <w:rsid w:val="007A1A02"/>
    <w:rsid w:val="007A322A"/>
    <w:rsid w:val="007A32D0"/>
    <w:rsid w:val="007A3DB0"/>
    <w:rsid w:val="007A430F"/>
    <w:rsid w:val="007A4465"/>
    <w:rsid w:val="007A6A6B"/>
    <w:rsid w:val="007B2340"/>
    <w:rsid w:val="007B296E"/>
    <w:rsid w:val="007B2F4B"/>
    <w:rsid w:val="007B3C51"/>
    <w:rsid w:val="007B615A"/>
    <w:rsid w:val="007B72AD"/>
    <w:rsid w:val="007C0082"/>
    <w:rsid w:val="007C076F"/>
    <w:rsid w:val="007C20E5"/>
    <w:rsid w:val="007C2697"/>
    <w:rsid w:val="007C2AAD"/>
    <w:rsid w:val="007C2B10"/>
    <w:rsid w:val="007C329D"/>
    <w:rsid w:val="007C461F"/>
    <w:rsid w:val="007C49A9"/>
    <w:rsid w:val="007C52E6"/>
    <w:rsid w:val="007C60D5"/>
    <w:rsid w:val="007C66BB"/>
    <w:rsid w:val="007C7BFA"/>
    <w:rsid w:val="007D09B2"/>
    <w:rsid w:val="007D1794"/>
    <w:rsid w:val="007D1D09"/>
    <w:rsid w:val="007D277A"/>
    <w:rsid w:val="007D46CE"/>
    <w:rsid w:val="007D4D84"/>
    <w:rsid w:val="007D5C34"/>
    <w:rsid w:val="007D6CF1"/>
    <w:rsid w:val="007E260F"/>
    <w:rsid w:val="007E63EC"/>
    <w:rsid w:val="007F211A"/>
    <w:rsid w:val="007F27D2"/>
    <w:rsid w:val="007F3E81"/>
    <w:rsid w:val="007F4971"/>
    <w:rsid w:val="007F4DAA"/>
    <w:rsid w:val="007F5B7D"/>
    <w:rsid w:val="00800158"/>
    <w:rsid w:val="00800910"/>
    <w:rsid w:val="008018AA"/>
    <w:rsid w:val="00801BCE"/>
    <w:rsid w:val="00802E93"/>
    <w:rsid w:val="00803BF4"/>
    <w:rsid w:val="00804B7B"/>
    <w:rsid w:val="00813E63"/>
    <w:rsid w:val="008167AA"/>
    <w:rsid w:val="00816C24"/>
    <w:rsid w:val="00822CE5"/>
    <w:rsid w:val="00823C5C"/>
    <w:rsid w:val="00824C10"/>
    <w:rsid w:val="008259F6"/>
    <w:rsid w:val="00830A1D"/>
    <w:rsid w:val="00830D35"/>
    <w:rsid w:val="0083100C"/>
    <w:rsid w:val="0083363C"/>
    <w:rsid w:val="00834451"/>
    <w:rsid w:val="00834B40"/>
    <w:rsid w:val="00834D62"/>
    <w:rsid w:val="00834D66"/>
    <w:rsid w:val="0083533F"/>
    <w:rsid w:val="00835A1F"/>
    <w:rsid w:val="008366C5"/>
    <w:rsid w:val="00836D6A"/>
    <w:rsid w:val="00836DFE"/>
    <w:rsid w:val="00837F9A"/>
    <w:rsid w:val="008419AB"/>
    <w:rsid w:val="00841E3E"/>
    <w:rsid w:val="008437DC"/>
    <w:rsid w:val="00844135"/>
    <w:rsid w:val="00844B38"/>
    <w:rsid w:val="00845C47"/>
    <w:rsid w:val="0084797E"/>
    <w:rsid w:val="008506C7"/>
    <w:rsid w:val="00854851"/>
    <w:rsid w:val="00854AEE"/>
    <w:rsid w:val="00854C17"/>
    <w:rsid w:val="008550E9"/>
    <w:rsid w:val="00855A4B"/>
    <w:rsid w:val="008606CB"/>
    <w:rsid w:val="008610B7"/>
    <w:rsid w:val="00862699"/>
    <w:rsid w:val="00863BF1"/>
    <w:rsid w:val="00864450"/>
    <w:rsid w:val="008649CE"/>
    <w:rsid w:val="008650D4"/>
    <w:rsid w:val="00865D04"/>
    <w:rsid w:val="0086753F"/>
    <w:rsid w:val="0087194D"/>
    <w:rsid w:val="00872D24"/>
    <w:rsid w:val="00874D0E"/>
    <w:rsid w:val="00875D86"/>
    <w:rsid w:val="00876A50"/>
    <w:rsid w:val="00876FD7"/>
    <w:rsid w:val="00880CF4"/>
    <w:rsid w:val="0088217D"/>
    <w:rsid w:val="00883814"/>
    <w:rsid w:val="00885C9F"/>
    <w:rsid w:val="00886833"/>
    <w:rsid w:val="00886D7D"/>
    <w:rsid w:val="00887837"/>
    <w:rsid w:val="00887CBD"/>
    <w:rsid w:val="008913C1"/>
    <w:rsid w:val="0089313B"/>
    <w:rsid w:val="0089355A"/>
    <w:rsid w:val="00895CF8"/>
    <w:rsid w:val="00897604"/>
    <w:rsid w:val="008977F5"/>
    <w:rsid w:val="00897C62"/>
    <w:rsid w:val="00897C7B"/>
    <w:rsid w:val="00897D8B"/>
    <w:rsid w:val="008A20DB"/>
    <w:rsid w:val="008A2850"/>
    <w:rsid w:val="008A3624"/>
    <w:rsid w:val="008A4CAB"/>
    <w:rsid w:val="008A4EB0"/>
    <w:rsid w:val="008A502C"/>
    <w:rsid w:val="008A5050"/>
    <w:rsid w:val="008A7313"/>
    <w:rsid w:val="008B01AE"/>
    <w:rsid w:val="008B03DA"/>
    <w:rsid w:val="008B33FC"/>
    <w:rsid w:val="008B55F3"/>
    <w:rsid w:val="008B5C2A"/>
    <w:rsid w:val="008B5C2D"/>
    <w:rsid w:val="008C03E2"/>
    <w:rsid w:val="008C0578"/>
    <w:rsid w:val="008C2FBD"/>
    <w:rsid w:val="008C329B"/>
    <w:rsid w:val="008C5670"/>
    <w:rsid w:val="008C66E6"/>
    <w:rsid w:val="008C79A0"/>
    <w:rsid w:val="008C7CE4"/>
    <w:rsid w:val="008D0784"/>
    <w:rsid w:val="008D1A3C"/>
    <w:rsid w:val="008D3FAB"/>
    <w:rsid w:val="008D5234"/>
    <w:rsid w:val="008D7256"/>
    <w:rsid w:val="008E000D"/>
    <w:rsid w:val="008E0F15"/>
    <w:rsid w:val="008E165F"/>
    <w:rsid w:val="008E20AD"/>
    <w:rsid w:val="008E4EBD"/>
    <w:rsid w:val="008E5190"/>
    <w:rsid w:val="008E5A91"/>
    <w:rsid w:val="008E5AD0"/>
    <w:rsid w:val="008E6DBF"/>
    <w:rsid w:val="008E6F67"/>
    <w:rsid w:val="008F1361"/>
    <w:rsid w:val="008F1462"/>
    <w:rsid w:val="008F196B"/>
    <w:rsid w:val="008F1CBD"/>
    <w:rsid w:val="008F30A9"/>
    <w:rsid w:val="008F4E50"/>
    <w:rsid w:val="008F6435"/>
    <w:rsid w:val="008F731F"/>
    <w:rsid w:val="00900A8A"/>
    <w:rsid w:val="00905B3E"/>
    <w:rsid w:val="00906A49"/>
    <w:rsid w:val="00907227"/>
    <w:rsid w:val="00907828"/>
    <w:rsid w:val="00910097"/>
    <w:rsid w:val="009101C4"/>
    <w:rsid w:val="00910950"/>
    <w:rsid w:val="0091126F"/>
    <w:rsid w:val="009114B8"/>
    <w:rsid w:val="0091486D"/>
    <w:rsid w:val="009148BD"/>
    <w:rsid w:val="00914E47"/>
    <w:rsid w:val="00915947"/>
    <w:rsid w:val="009160AB"/>
    <w:rsid w:val="00916B0D"/>
    <w:rsid w:val="009171E9"/>
    <w:rsid w:val="00920FC1"/>
    <w:rsid w:val="00922217"/>
    <w:rsid w:val="0092230C"/>
    <w:rsid w:val="0092233A"/>
    <w:rsid w:val="009228FF"/>
    <w:rsid w:val="00922903"/>
    <w:rsid w:val="00923F77"/>
    <w:rsid w:val="009269BF"/>
    <w:rsid w:val="009270E0"/>
    <w:rsid w:val="00930254"/>
    <w:rsid w:val="00930B9B"/>
    <w:rsid w:val="009317D3"/>
    <w:rsid w:val="009317E3"/>
    <w:rsid w:val="00931D41"/>
    <w:rsid w:val="00932547"/>
    <w:rsid w:val="0093527C"/>
    <w:rsid w:val="00940A78"/>
    <w:rsid w:val="00940ADE"/>
    <w:rsid w:val="00941040"/>
    <w:rsid w:val="00941372"/>
    <w:rsid w:val="00941A1A"/>
    <w:rsid w:val="009422D0"/>
    <w:rsid w:val="0094385C"/>
    <w:rsid w:val="00943DC4"/>
    <w:rsid w:val="009454A9"/>
    <w:rsid w:val="00947AC2"/>
    <w:rsid w:val="00951834"/>
    <w:rsid w:val="00953A4E"/>
    <w:rsid w:val="00953A52"/>
    <w:rsid w:val="00953C1E"/>
    <w:rsid w:val="00954E5A"/>
    <w:rsid w:val="009563B1"/>
    <w:rsid w:val="00956449"/>
    <w:rsid w:val="0096151E"/>
    <w:rsid w:val="00961D59"/>
    <w:rsid w:val="0096212E"/>
    <w:rsid w:val="00962315"/>
    <w:rsid w:val="00962C46"/>
    <w:rsid w:val="009635D4"/>
    <w:rsid w:val="009639DB"/>
    <w:rsid w:val="00967CBB"/>
    <w:rsid w:val="00971CB3"/>
    <w:rsid w:val="00972757"/>
    <w:rsid w:val="00973F81"/>
    <w:rsid w:val="0097481D"/>
    <w:rsid w:val="009753B7"/>
    <w:rsid w:val="00976384"/>
    <w:rsid w:val="00976EBF"/>
    <w:rsid w:val="0097738E"/>
    <w:rsid w:val="00977C14"/>
    <w:rsid w:val="00977CC1"/>
    <w:rsid w:val="00977CF3"/>
    <w:rsid w:val="009811E3"/>
    <w:rsid w:val="0098608C"/>
    <w:rsid w:val="00986C43"/>
    <w:rsid w:val="00986D11"/>
    <w:rsid w:val="00987EE6"/>
    <w:rsid w:val="00990BF8"/>
    <w:rsid w:val="0099143B"/>
    <w:rsid w:val="009915A0"/>
    <w:rsid w:val="0099174B"/>
    <w:rsid w:val="009951AA"/>
    <w:rsid w:val="009958D4"/>
    <w:rsid w:val="0099628E"/>
    <w:rsid w:val="009968A2"/>
    <w:rsid w:val="00997163"/>
    <w:rsid w:val="00997567"/>
    <w:rsid w:val="009A19EE"/>
    <w:rsid w:val="009A2012"/>
    <w:rsid w:val="009A2255"/>
    <w:rsid w:val="009A3755"/>
    <w:rsid w:val="009A3EFD"/>
    <w:rsid w:val="009A4336"/>
    <w:rsid w:val="009A4C4A"/>
    <w:rsid w:val="009A66FD"/>
    <w:rsid w:val="009A7C61"/>
    <w:rsid w:val="009A7D05"/>
    <w:rsid w:val="009A7F4F"/>
    <w:rsid w:val="009B0068"/>
    <w:rsid w:val="009B06D7"/>
    <w:rsid w:val="009B4133"/>
    <w:rsid w:val="009B525C"/>
    <w:rsid w:val="009B594D"/>
    <w:rsid w:val="009B65DF"/>
    <w:rsid w:val="009B78B7"/>
    <w:rsid w:val="009C0639"/>
    <w:rsid w:val="009C0B9F"/>
    <w:rsid w:val="009C1435"/>
    <w:rsid w:val="009C1918"/>
    <w:rsid w:val="009C36A2"/>
    <w:rsid w:val="009C41D9"/>
    <w:rsid w:val="009C5BB4"/>
    <w:rsid w:val="009C5D2B"/>
    <w:rsid w:val="009C707F"/>
    <w:rsid w:val="009C7587"/>
    <w:rsid w:val="009C7752"/>
    <w:rsid w:val="009D0819"/>
    <w:rsid w:val="009D1D37"/>
    <w:rsid w:val="009D4588"/>
    <w:rsid w:val="009D4E69"/>
    <w:rsid w:val="009D5300"/>
    <w:rsid w:val="009D5700"/>
    <w:rsid w:val="009D6601"/>
    <w:rsid w:val="009D6E41"/>
    <w:rsid w:val="009D7053"/>
    <w:rsid w:val="009E09F9"/>
    <w:rsid w:val="009E27D7"/>
    <w:rsid w:val="009E2C2C"/>
    <w:rsid w:val="009E3BFD"/>
    <w:rsid w:val="009E52D0"/>
    <w:rsid w:val="009E54F7"/>
    <w:rsid w:val="009E61C9"/>
    <w:rsid w:val="009F01E7"/>
    <w:rsid w:val="009F10EE"/>
    <w:rsid w:val="009F10F3"/>
    <w:rsid w:val="009F14DF"/>
    <w:rsid w:val="009F280A"/>
    <w:rsid w:val="009F3CD5"/>
    <w:rsid w:val="009F4B45"/>
    <w:rsid w:val="009F4C7C"/>
    <w:rsid w:val="009F4F74"/>
    <w:rsid w:val="009F5468"/>
    <w:rsid w:val="009F59EC"/>
    <w:rsid w:val="009F5DA3"/>
    <w:rsid w:val="009F7081"/>
    <w:rsid w:val="009F7CB4"/>
    <w:rsid w:val="00A00374"/>
    <w:rsid w:val="00A00447"/>
    <w:rsid w:val="00A009FD"/>
    <w:rsid w:val="00A03815"/>
    <w:rsid w:val="00A04B70"/>
    <w:rsid w:val="00A063A8"/>
    <w:rsid w:val="00A07064"/>
    <w:rsid w:val="00A073E1"/>
    <w:rsid w:val="00A1094C"/>
    <w:rsid w:val="00A13CCA"/>
    <w:rsid w:val="00A141B4"/>
    <w:rsid w:val="00A14445"/>
    <w:rsid w:val="00A14481"/>
    <w:rsid w:val="00A16EEB"/>
    <w:rsid w:val="00A2046A"/>
    <w:rsid w:val="00A20AA4"/>
    <w:rsid w:val="00A22FCB"/>
    <w:rsid w:val="00A239A7"/>
    <w:rsid w:val="00A23D4B"/>
    <w:rsid w:val="00A250EF"/>
    <w:rsid w:val="00A252F8"/>
    <w:rsid w:val="00A25F47"/>
    <w:rsid w:val="00A26BC8"/>
    <w:rsid w:val="00A27511"/>
    <w:rsid w:val="00A27B2C"/>
    <w:rsid w:val="00A30BD9"/>
    <w:rsid w:val="00A30EA6"/>
    <w:rsid w:val="00A32942"/>
    <w:rsid w:val="00A34ACB"/>
    <w:rsid w:val="00A354D5"/>
    <w:rsid w:val="00A35A00"/>
    <w:rsid w:val="00A36922"/>
    <w:rsid w:val="00A40CCE"/>
    <w:rsid w:val="00A40D37"/>
    <w:rsid w:val="00A40DB9"/>
    <w:rsid w:val="00A4221F"/>
    <w:rsid w:val="00A44789"/>
    <w:rsid w:val="00A4515B"/>
    <w:rsid w:val="00A50A68"/>
    <w:rsid w:val="00A51F68"/>
    <w:rsid w:val="00A52ADE"/>
    <w:rsid w:val="00A52FF9"/>
    <w:rsid w:val="00A53708"/>
    <w:rsid w:val="00A53A8A"/>
    <w:rsid w:val="00A542DB"/>
    <w:rsid w:val="00A54815"/>
    <w:rsid w:val="00A54976"/>
    <w:rsid w:val="00A54E77"/>
    <w:rsid w:val="00A62080"/>
    <w:rsid w:val="00A62470"/>
    <w:rsid w:val="00A63486"/>
    <w:rsid w:val="00A63A3D"/>
    <w:rsid w:val="00A63C4A"/>
    <w:rsid w:val="00A652BE"/>
    <w:rsid w:val="00A664CE"/>
    <w:rsid w:val="00A67688"/>
    <w:rsid w:val="00A6784E"/>
    <w:rsid w:val="00A7047E"/>
    <w:rsid w:val="00A7098D"/>
    <w:rsid w:val="00A720B5"/>
    <w:rsid w:val="00A7479D"/>
    <w:rsid w:val="00A75F4F"/>
    <w:rsid w:val="00A809EB"/>
    <w:rsid w:val="00A810AD"/>
    <w:rsid w:val="00A8178D"/>
    <w:rsid w:val="00A821BA"/>
    <w:rsid w:val="00A83098"/>
    <w:rsid w:val="00A835EA"/>
    <w:rsid w:val="00A83610"/>
    <w:rsid w:val="00A83E24"/>
    <w:rsid w:val="00A84878"/>
    <w:rsid w:val="00A84A9F"/>
    <w:rsid w:val="00A8593F"/>
    <w:rsid w:val="00A86160"/>
    <w:rsid w:val="00A86B44"/>
    <w:rsid w:val="00A90EF0"/>
    <w:rsid w:val="00A92077"/>
    <w:rsid w:val="00A952DF"/>
    <w:rsid w:val="00A95403"/>
    <w:rsid w:val="00A9592B"/>
    <w:rsid w:val="00A967B3"/>
    <w:rsid w:val="00A971A9"/>
    <w:rsid w:val="00A976DB"/>
    <w:rsid w:val="00A9799C"/>
    <w:rsid w:val="00A97CEC"/>
    <w:rsid w:val="00A97F7B"/>
    <w:rsid w:val="00AA0268"/>
    <w:rsid w:val="00AA15AB"/>
    <w:rsid w:val="00AA1A16"/>
    <w:rsid w:val="00AA2500"/>
    <w:rsid w:val="00AA2B8D"/>
    <w:rsid w:val="00AA2BC6"/>
    <w:rsid w:val="00AA3AE9"/>
    <w:rsid w:val="00AA426E"/>
    <w:rsid w:val="00AA4BDF"/>
    <w:rsid w:val="00AA65C9"/>
    <w:rsid w:val="00AA667C"/>
    <w:rsid w:val="00AB3C85"/>
    <w:rsid w:val="00AB49C9"/>
    <w:rsid w:val="00AC14E6"/>
    <w:rsid w:val="00AC3019"/>
    <w:rsid w:val="00AC3FEC"/>
    <w:rsid w:val="00AC42AA"/>
    <w:rsid w:val="00AC48B4"/>
    <w:rsid w:val="00AC6A4C"/>
    <w:rsid w:val="00AD004C"/>
    <w:rsid w:val="00AD2BAF"/>
    <w:rsid w:val="00AD2DF0"/>
    <w:rsid w:val="00AD409B"/>
    <w:rsid w:val="00AD769F"/>
    <w:rsid w:val="00AE08B2"/>
    <w:rsid w:val="00AE0D15"/>
    <w:rsid w:val="00AE3593"/>
    <w:rsid w:val="00AE51DF"/>
    <w:rsid w:val="00AE551F"/>
    <w:rsid w:val="00AE55E7"/>
    <w:rsid w:val="00AE63D2"/>
    <w:rsid w:val="00AE73DC"/>
    <w:rsid w:val="00AE782F"/>
    <w:rsid w:val="00AF05B5"/>
    <w:rsid w:val="00AF05BB"/>
    <w:rsid w:val="00AF38E3"/>
    <w:rsid w:val="00AF4468"/>
    <w:rsid w:val="00AF4474"/>
    <w:rsid w:val="00AF472B"/>
    <w:rsid w:val="00AF48FD"/>
    <w:rsid w:val="00AF75E3"/>
    <w:rsid w:val="00AF7C5F"/>
    <w:rsid w:val="00B005DB"/>
    <w:rsid w:val="00B005FE"/>
    <w:rsid w:val="00B01105"/>
    <w:rsid w:val="00B021AA"/>
    <w:rsid w:val="00B02DB6"/>
    <w:rsid w:val="00B041EB"/>
    <w:rsid w:val="00B04F19"/>
    <w:rsid w:val="00B05195"/>
    <w:rsid w:val="00B055DC"/>
    <w:rsid w:val="00B05FA2"/>
    <w:rsid w:val="00B0645C"/>
    <w:rsid w:val="00B06EC7"/>
    <w:rsid w:val="00B071EB"/>
    <w:rsid w:val="00B0767F"/>
    <w:rsid w:val="00B07B4D"/>
    <w:rsid w:val="00B10956"/>
    <w:rsid w:val="00B11B5D"/>
    <w:rsid w:val="00B12E8B"/>
    <w:rsid w:val="00B1393C"/>
    <w:rsid w:val="00B148AF"/>
    <w:rsid w:val="00B16686"/>
    <w:rsid w:val="00B1685A"/>
    <w:rsid w:val="00B248AD"/>
    <w:rsid w:val="00B24BE2"/>
    <w:rsid w:val="00B255D5"/>
    <w:rsid w:val="00B25E4B"/>
    <w:rsid w:val="00B2718D"/>
    <w:rsid w:val="00B31980"/>
    <w:rsid w:val="00B31B5B"/>
    <w:rsid w:val="00B31D4B"/>
    <w:rsid w:val="00B33719"/>
    <w:rsid w:val="00B3632C"/>
    <w:rsid w:val="00B3723E"/>
    <w:rsid w:val="00B372B1"/>
    <w:rsid w:val="00B402F5"/>
    <w:rsid w:val="00B43A88"/>
    <w:rsid w:val="00B44613"/>
    <w:rsid w:val="00B44E6F"/>
    <w:rsid w:val="00B46B61"/>
    <w:rsid w:val="00B47F8A"/>
    <w:rsid w:val="00B503AA"/>
    <w:rsid w:val="00B51330"/>
    <w:rsid w:val="00B53196"/>
    <w:rsid w:val="00B53962"/>
    <w:rsid w:val="00B53AA4"/>
    <w:rsid w:val="00B54732"/>
    <w:rsid w:val="00B61BE0"/>
    <w:rsid w:val="00B627FC"/>
    <w:rsid w:val="00B6330D"/>
    <w:rsid w:val="00B657A3"/>
    <w:rsid w:val="00B65B19"/>
    <w:rsid w:val="00B6610C"/>
    <w:rsid w:val="00B66BDC"/>
    <w:rsid w:val="00B7052F"/>
    <w:rsid w:val="00B7107C"/>
    <w:rsid w:val="00B71BA2"/>
    <w:rsid w:val="00B71BFD"/>
    <w:rsid w:val="00B71F0C"/>
    <w:rsid w:val="00B7378F"/>
    <w:rsid w:val="00B77308"/>
    <w:rsid w:val="00B80A2D"/>
    <w:rsid w:val="00B8195F"/>
    <w:rsid w:val="00B81A6A"/>
    <w:rsid w:val="00B82433"/>
    <w:rsid w:val="00B82BB9"/>
    <w:rsid w:val="00B82FE9"/>
    <w:rsid w:val="00B83F38"/>
    <w:rsid w:val="00B84AA5"/>
    <w:rsid w:val="00B84BC6"/>
    <w:rsid w:val="00B85199"/>
    <w:rsid w:val="00B86AB5"/>
    <w:rsid w:val="00B87646"/>
    <w:rsid w:val="00B87E67"/>
    <w:rsid w:val="00B9000C"/>
    <w:rsid w:val="00B9083B"/>
    <w:rsid w:val="00B90F1F"/>
    <w:rsid w:val="00B91CAA"/>
    <w:rsid w:val="00B93FB6"/>
    <w:rsid w:val="00B94213"/>
    <w:rsid w:val="00B94C13"/>
    <w:rsid w:val="00B9544E"/>
    <w:rsid w:val="00B97A5B"/>
    <w:rsid w:val="00BA0B37"/>
    <w:rsid w:val="00BA0D42"/>
    <w:rsid w:val="00BA149E"/>
    <w:rsid w:val="00BA18DB"/>
    <w:rsid w:val="00BA208D"/>
    <w:rsid w:val="00BA2262"/>
    <w:rsid w:val="00BA4ED6"/>
    <w:rsid w:val="00BA5E43"/>
    <w:rsid w:val="00BA696F"/>
    <w:rsid w:val="00BA69DA"/>
    <w:rsid w:val="00BA6CA8"/>
    <w:rsid w:val="00BA7BCF"/>
    <w:rsid w:val="00BB2C49"/>
    <w:rsid w:val="00BB3393"/>
    <w:rsid w:val="00BB5176"/>
    <w:rsid w:val="00BB59A6"/>
    <w:rsid w:val="00BB5AFA"/>
    <w:rsid w:val="00BB654D"/>
    <w:rsid w:val="00BB7E7E"/>
    <w:rsid w:val="00BC20C8"/>
    <w:rsid w:val="00BC2CAD"/>
    <w:rsid w:val="00BC3B1F"/>
    <w:rsid w:val="00BC54B9"/>
    <w:rsid w:val="00BC593A"/>
    <w:rsid w:val="00BC599E"/>
    <w:rsid w:val="00BD35BC"/>
    <w:rsid w:val="00BD3F39"/>
    <w:rsid w:val="00BD566C"/>
    <w:rsid w:val="00BE11C0"/>
    <w:rsid w:val="00BE3140"/>
    <w:rsid w:val="00BE32E3"/>
    <w:rsid w:val="00BE4315"/>
    <w:rsid w:val="00BE4BCA"/>
    <w:rsid w:val="00BE5000"/>
    <w:rsid w:val="00BE53C6"/>
    <w:rsid w:val="00BE5F13"/>
    <w:rsid w:val="00BE6B5D"/>
    <w:rsid w:val="00BE754A"/>
    <w:rsid w:val="00BE7F03"/>
    <w:rsid w:val="00BF0514"/>
    <w:rsid w:val="00BF0BCA"/>
    <w:rsid w:val="00BF34F3"/>
    <w:rsid w:val="00BF3D96"/>
    <w:rsid w:val="00BF42A2"/>
    <w:rsid w:val="00BF43E8"/>
    <w:rsid w:val="00BF451D"/>
    <w:rsid w:val="00BF55AC"/>
    <w:rsid w:val="00BF55B2"/>
    <w:rsid w:val="00BF59BC"/>
    <w:rsid w:val="00BF5E6A"/>
    <w:rsid w:val="00BF6680"/>
    <w:rsid w:val="00C0040F"/>
    <w:rsid w:val="00C01CB8"/>
    <w:rsid w:val="00C02917"/>
    <w:rsid w:val="00C03359"/>
    <w:rsid w:val="00C03796"/>
    <w:rsid w:val="00C0504B"/>
    <w:rsid w:val="00C0762A"/>
    <w:rsid w:val="00C07B40"/>
    <w:rsid w:val="00C10B72"/>
    <w:rsid w:val="00C10DBA"/>
    <w:rsid w:val="00C114C2"/>
    <w:rsid w:val="00C11B31"/>
    <w:rsid w:val="00C11FB0"/>
    <w:rsid w:val="00C13B9F"/>
    <w:rsid w:val="00C1402E"/>
    <w:rsid w:val="00C1532B"/>
    <w:rsid w:val="00C17129"/>
    <w:rsid w:val="00C17EA3"/>
    <w:rsid w:val="00C206B9"/>
    <w:rsid w:val="00C207C8"/>
    <w:rsid w:val="00C21A50"/>
    <w:rsid w:val="00C21AAB"/>
    <w:rsid w:val="00C22920"/>
    <w:rsid w:val="00C22F32"/>
    <w:rsid w:val="00C23801"/>
    <w:rsid w:val="00C25B17"/>
    <w:rsid w:val="00C26B51"/>
    <w:rsid w:val="00C33D42"/>
    <w:rsid w:val="00C340B0"/>
    <w:rsid w:val="00C34739"/>
    <w:rsid w:val="00C3501C"/>
    <w:rsid w:val="00C36937"/>
    <w:rsid w:val="00C37342"/>
    <w:rsid w:val="00C42CB5"/>
    <w:rsid w:val="00C435A1"/>
    <w:rsid w:val="00C447BC"/>
    <w:rsid w:val="00C466D6"/>
    <w:rsid w:val="00C5030B"/>
    <w:rsid w:val="00C50423"/>
    <w:rsid w:val="00C5127D"/>
    <w:rsid w:val="00C5159B"/>
    <w:rsid w:val="00C530A7"/>
    <w:rsid w:val="00C547B1"/>
    <w:rsid w:val="00C576BF"/>
    <w:rsid w:val="00C601DE"/>
    <w:rsid w:val="00C6023D"/>
    <w:rsid w:val="00C60350"/>
    <w:rsid w:val="00C60EF9"/>
    <w:rsid w:val="00C61502"/>
    <w:rsid w:val="00C618A4"/>
    <w:rsid w:val="00C61CCF"/>
    <w:rsid w:val="00C62340"/>
    <w:rsid w:val="00C647FE"/>
    <w:rsid w:val="00C6488B"/>
    <w:rsid w:val="00C65AFC"/>
    <w:rsid w:val="00C70421"/>
    <w:rsid w:val="00C70EE3"/>
    <w:rsid w:val="00C7270F"/>
    <w:rsid w:val="00C734C1"/>
    <w:rsid w:val="00C74DB0"/>
    <w:rsid w:val="00C750F7"/>
    <w:rsid w:val="00C7559D"/>
    <w:rsid w:val="00C77646"/>
    <w:rsid w:val="00C77FD0"/>
    <w:rsid w:val="00C817C1"/>
    <w:rsid w:val="00C81A83"/>
    <w:rsid w:val="00C8259F"/>
    <w:rsid w:val="00C8388A"/>
    <w:rsid w:val="00C841C7"/>
    <w:rsid w:val="00C842D6"/>
    <w:rsid w:val="00C8486A"/>
    <w:rsid w:val="00C850D0"/>
    <w:rsid w:val="00C87844"/>
    <w:rsid w:val="00C903AC"/>
    <w:rsid w:val="00C90565"/>
    <w:rsid w:val="00C90591"/>
    <w:rsid w:val="00C909CF"/>
    <w:rsid w:val="00C91863"/>
    <w:rsid w:val="00C93BA8"/>
    <w:rsid w:val="00C96FE6"/>
    <w:rsid w:val="00C9705D"/>
    <w:rsid w:val="00C97292"/>
    <w:rsid w:val="00C977D5"/>
    <w:rsid w:val="00CA0046"/>
    <w:rsid w:val="00CA1E68"/>
    <w:rsid w:val="00CA2E49"/>
    <w:rsid w:val="00CA396C"/>
    <w:rsid w:val="00CA3FFC"/>
    <w:rsid w:val="00CA4A10"/>
    <w:rsid w:val="00CA5048"/>
    <w:rsid w:val="00CA5A9C"/>
    <w:rsid w:val="00CA66A2"/>
    <w:rsid w:val="00CA6E2C"/>
    <w:rsid w:val="00CA6FE5"/>
    <w:rsid w:val="00CA7452"/>
    <w:rsid w:val="00CA748D"/>
    <w:rsid w:val="00CA7545"/>
    <w:rsid w:val="00CB0933"/>
    <w:rsid w:val="00CB14FA"/>
    <w:rsid w:val="00CB3523"/>
    <w:rsid w:val="00CB3ECD"/>
    <w:rsid w:val="00CB4422"/>
    <w:rsid w:val="00CB5064"/>
    <w:rsid w:val="00CC0CC7"/>
    <w:rsid w:val="00CC13F5"/>
    <w:rsid w:val="00CC2230"/>
    <w:rsid w:val="00CC35EF"/>
    <w:rsid w:val="00CC4783"/>
    <w:rsid w:val="00CC6C9A"/>
    <w:rsid w:val="00CC7759"/>
    <w:rsid w:val="00CD00E5"/>
    <w:rsid w:val="00CD35EB"/>
    <w:rsid w:val="00CD4571"/>
    <w:rsid w:val="00CD48DA"/>
    <w:rsid w:val="00CE1FB3"/>
    <w:rsid w:val="00CE38ED"/>
    <w:rsid w:val="00CE4922"/>
    <w:rsid w:val="00CE520A"/>
    <w:rsid w:val="00CE55B4"/>
    <w:rsid w:val="00CE7AC2"/>
    <w:rsid w:val="00CE7B11"/>
    <w:rsid w:val="00CF0055"/>
    <w:rsid w:val="00CF0FE0"/>
    <w:rsid w:val="00CF1D03"/>
    <w:rsid w:val="00CF1FB8"/>
    <w:rsid w:val="00CF4F11"/>
    <w:rsid w:val="00CF66A3"/>
    <w:rsid w:val="00CF7919"/>
    <w:rsid w:val="00D0035C"/>
    <w:rsid w:val="00D005EA"/>
    <w:rsid w:val="00D06481"/>
    <w:rsid w:val="00D110A8"/>
    <w:rsid w:val="00D11137"/>
    <w:rsid w:val="00D12B34"/>
    <w:rsid w:val="00D12CE0"/>
    <w:rsid w:val="00D12DAC"/>
    <w:rsid w:val="00D13661"/>
    <w:rsid w:val="00D16AD4"/>
    <w:rsid w:val="00D16EA6"/>
    <w:rsid w:val="00D16FB9"/>
    <w:rsid w:val="00D17CDA"/>
    <w:rsid w:val="00D21A1A"/>
    <w:rsid w:val="00D22E19"/>
    <w:rsid w:val="00D23479"/>
    <w:rsid w:val="00D26D73"/>
    <w:rsid w:val="00D31A6D"/>
    <w:rsid w:val="00D31D76"/>
    <w:rsid w:val="00D32CC9"/>
    <w:rsid w:val="00D33797"/>
    <w:rsid w:val="00D357F1"/>
    <w:rsid w:val="00D362C2"/>
    <w:rsid w:val="00D36979"/>
    <w:rsid w:val="00D41130"/>
    <w:rsid w:val="00D417EE"/>
    <w:rsid w:val="00D4363A"/>
    <w:rsid w:val="00D44C33"/>
    <w:rsid w:val="00D474B2"/>
    <w:rsid w:val="00D50E5C"/>
    <w:rsid w:val="00D52BA0"/>
    <w:rsid w:val="00D53DED"/>
    <w:rsid w:val="00D54E74"/>
    <w:rsid w:val="00D551BE"/>
    <w:rsid w:val="00D55CE4"/>
    <w:rsid w:val="00D64625"/>
    <w:rsid w:val="00D6473C"/>
    <w:rsid w:val="00D66391"/>
    <w:rsid w:val="00D66692"/>
    <w:rsid w:val="00D702E9"/>
    <w:rsid w:val="00D703A5"/>
    <w:rsid w:val="00D70450"/>
    <w:rsid w:val="00D70970"/>
    <w:rsid w:val="00D70995"/>
    <w:rsid w:val="00D72C97"/>
    <w:rsid w:val="00D72EAC"/>
    <w:rsid w:val="00D750DA"/>
    <w:rsid w:val="00D75246"/>
    <w:rsid w:val="00D776EE"/>
    <w:rsid w:val="00D81156"/>
    <w:rsid w:val="00D816ED"/>
    <w:rsid w:val="00D81A4C"/>
    <w:rsid w:val="00D81E18"/>
    <w:rsid w:val="00D827A9"/>
    <w:rsid w:val="00D829D2"/>
    <w:rsid w:val="00D86774"/>
    <w:rsid w:val="00D86789"/>
    <w:rsid w:val="00D869B5"/>
    <w:rsid w:val="00D87000"/>
    <w:rsid w:val="00D87313"/>
    <w:rsid w:val="00D91A29"/>
    <w:rsid w:val="00D91E37"/>
    <w:rsid w:val="00D92601"/>
    <w:rsid w:val="00D934B9"/>
    <w:rsid w:val="00D94639"/>
    <w:rsid w:val="00D95181"/>
    <w:rsid w:val="00D95AC4"/>
    <w:rsid w:val="00D97906"/>
    <w:rsid w:val="00D97E6E"/>
    <w:rsid w:val="00DA005D"/>
    <w:rsid w:val="00DA03C4"/>
    <w:rsid w:val="00DA1611"/>
    <w:rsid w:val="00DA4824"/>
    <w:rsid w:val="00DA5B43"/>
    <w:rsid w:val="00DB0FF3"/>
    <w:rsid w:val="00DB15B2"/>
    <w:rsid w:val="00DB1CB9"/>
    <w:rsid w:val="00DB2078"/>
    <w:rsid w:val="00DB2B0D"/>
    <w:rsid w:val="00DB4C4C"/>
    <w:rsid w:val="00DB7DEB"/>
    <w:rsid w:val="00DC254E"/>
    <w:rsid w:val="00DC54A4"/>
    <w:rsid w:val="00DC6B85"/>
    <w:rsid w:val="00DC7F03"/>
    <w:rsid w:val="00DD1D33"/>
    <w:rsid w:val="00DD1DF6"/>
    <w:rsid w:val="00DD2610"/>
    <w:rsid w:val="00DD34DA"/>
    <w:rsid w:val="00DD6E78"/>
    <w:rsid w:val="00DE15F5"/>
    <w:rsid w:val="00DE214E"/>
    <w:rsid w:val="00DE3ED0"/>
    <w:rsid w:val="00DE5060"/>
    <w:rsid w:val="00DE5429"/>
    <w:rsid w:val="00DE5A29"/>
    <w:rsid w:val="00DE5ACD"/>
    <w:rsid w:val="00DE5CF4"/>
    <w:rsid w:val="00DE6790"/>
    <w:rsid w:val="00DF06C3"/>
    <w:rsid w:val="00DF0D07"/>
    <w:rsid w:val="00DF1ADE"/>
    <w:rsid w:val="00DF2DF6"/>
    <w:rsid w:val="00DF49EF"/>
    <w:rsid w:val="00DF633B"/>
    <w:rsid w:val="00DF714A"/>
    <w:rsid w:val="00E00097"/>
    <w:rsid w:val="00E00B8F"/>
    <w:rsid w:val="00E03375"/>
    <w:rsid w:val="00E0378F"/>
    <w:rsid w:val="00E0530F"/>
    <w:rsid w:val="00E066A4"/>
    <w:rsid w:val="00E07D00"/>
    <w:rsid w:val="00E12041"/>
    <w:rsid w:val="00E1243C"/>
    <w:rsid w:val="00E1654E"/>
    <w:rsid w:val="00E173C4"/>
    <w:rsid w:val="00E17845"/>
    <w:rsid w:val="00E2039C"/>
    <w:rsid w:val="00E207FE"/>
    <w:rsid w:val="00E22374"/>
    <w:rsid w:val="00E229FC"/>
    <w:rsid w:val="00E22E74"/>
    <w:rsid w:val="00E23E7C"/>
    <w:rsid w:val="00E24E20"/>
    <w:rsid w:val="00E25E2E"/>
    <w:rsid w:val="00E307D4"/>
    <w:rsid w:val="00E309D8"/>
    <w:rsid w:val="00E30C1B"/>
    <w:rsid w:val="00E31571"/>
    <w:rsid w:val="00E32398"/>
    <w:rsid w:val="00E33060"/>
    <w:rsid w:val="00E33824"/>
    <w:rsid w:val="00E35B72"/>
    <w:rsid w:val="00E35FAC"/>
    <w:rsid w:val="00E36473"/>
    <w:rsid w:val="00E37975"/>
    <w:rsid w:val="00E379AB"/>
    <w:rsid w:val="00E407B7"/>
    <w:rsid w:val="00E407E1"/>
    <w:rsid w:val="00E41FCE"/>
    <w:rsid w:val="00E42365"/>
    <w:rsid w:val="00E4338A"/>
    <w:rsid w:val="00E440F2"/>
    <w:rsid w:val="00E44E46"/>
    <w:rsid w:val="00E44F56"/>
    <w:rsid w:val="00E47D04"/>
    <w:rsid w:val="00E53436"/>
    <w:rsid w:val="00E5393C"/>
    <w:rsid w:val="00E54A49"/>
    <w:rsid w:val="00E553A6"/>
    <w:rsid w:val="00E559B4"/>
    <w:rsid w:val="00E572B2"/>
    <w:rsid w:val="00E611F1"/>
    <w:rsid w:val="00E61802"/>
    <w:rsid w:val="00E6369F"/>
    <w:rsid w:val="00E662E8"/>
    <w:rsid w:val="00E66FDA"/>
    <w:rsid w:val="00E66FFE"/>
    <w:rsid w:val="00E6782C"/>
    <w:rsid w:val="00E720BA"/>
    <w:rsid w:val="00E7233C"/>
    <w:rsid w:val="00E725E0"/>
    <w:rsid w:val="00E72799"/>
    <w:rsid w:val="00E72E84"/>
    <w:rsid w:val="00E764B7"/>
    <w:rsid w:val="00E76E35"/>
    <w:rsid w:val="00E77738"/>
    <w:rsid w:val="00E77D14"/>
    <w:rsid w:val="00E82883"/>
    <w:rsid w:val="00E841A0"/>
    <w:rsid w:val="00E85727"/>
    <w:rsid w:val="00E86559"/>
    <w:rsid w:val="00E86779"/>
    <w:rsid w:val="00E90421"/>
    <w:rsid w:val="00E92664"/>
    <w:rsid w:val="00E92D73"/>
    <w:rsid w:val="00E93F62"/>
    <w:rsid w:val="00E9561C"/>
    <w:rsid w:val="00E96EC5"/>
    <w:rsid w:val="00EA05E1"/>
    <w:rsid w:val="00EA1734"/>
    <w:rsid w:val="00EA3B3A"/>
    <w:rsid w:val="00EA44F2"/>
    <w:rsid w:val="00EA451F"/>
    <w:rsid w:val="00EA67CB"/>
    <w:rsid w:val="00EA6D01"/>
    <w:rsid w:val="00EA78C2"/>
    <w:rsid w:val="00EB0410"/>
    <w:rsid w:val="00EB3DBC"/>
    <w:rsid w:val="00EB4150"/>
    <w:rsid w:val="00EB5583"/>
    <w:rsid w:val="00EB5FB3"/>
    <w:rsid w:val="00EB62FB"/>
    <w:rsid w:val="00EB7684"/>
    <w:rsid w:val="00EC0749"/>
    <w:rsid w:val="00EC1238"/>
    <w:rsid w:val="00EC240A"/>
    <w:rsid w:val="00EC2B6C"/>
    <w:rsid w:val="00EC3CB2"/>
    <w:rsid w:val="00EC5891"/>
    <w:rsid w:val="00EC6058"/>
    <w:rsid w:val="00EC646F"/>
    <w:rsid w:val="00EC64DF"/>
    <w:rsid w:val="00EC6839"/>
    <w:rsid w:val="00EC78DD"/>
    <w:rsid w:val="00ED21DF"/>
    <w:rsid w:val="00ED443C"/>
    <w:rsid w:val="00ED4B61"/>
    <w:rsid w:val="00EE06A1"/>
    <w:rsid w:val="00EE236E"/>
    <w:rsid w:val="00EE24DE"/>
    <w:rsid w:val="00EE3881"/>
    <w:rsid w:val="00EE38FB"/>
    <w:rsid w:val="00EE5784"/>
    <w:rsid w:val="00EE6B17"/>
    <w:rsid w:val="00EE6F58"/>
    <w:rsid w:val="00EE6FAE"/>
    <w:rsid w:val="00EE7DDB"/>
    <w:rsid w:val="00EF07E6"/>
    <w:rsid w:val="00EF1A40"/>
    <w:rsid w:val="00EF4B8F"/>
    <w:rsid w:val="00EF5255"/>
    <w:rsid w:val="00EF552A"/>
    <w:rsid w:val="00EF611A"/>
    <w:rsid w:val="00EF7FEF"/>
    <w:rsid w:val="00F01A6D"/>
    <w:rsid w:val="00F023C1"/>
    <w:rsid w:val="00F0327A"/>
    <w:rsid w:val="00F046D2"/>
    <w:rsid w:val="00F0496B"/>
    <w:rsid w:val="00F055DD"/>
    <w:rsid w:val="00F06593"/>
    <w:rsid w:val="00F06DBB"/>
    <w:rsid w:val="00F07010"/>
    <w:rsid w:val="00F079D5"/>
    <w:rsid w:val="00F10553"/>
    <w:rsid w:val="00F10A6D"/>
    <w:rsid w:val="00F110F1"/>
    <w:rsid w:val="00F1464B"/>
    <w:rsid w:val="00F156E7"/>
    <w:rsid w:val="00F16154"/>
    <w:rsid w:val="00F16803"/>
    <w:rsid w:val="00F17528"/>
    <w:rsid w:val="00F17CFE"/>
    <w:rsid w:val="00F20DF5"/>
    <w:rsid w:val="00F23C6F"/>
    <w:rsid w:val="00F23E9A"/>
    <w:rsid w:val="00F264F0"/>
    <w:rsid w:val="00F26958"/>
    <w:rsid w:val="00F3059E"/>
    <w:rsid w:val="00F30A0C"/>
    <w:rsid w:val="00F329E8"/>
    <w:rsid w:val="00F332BE"/>
    <w:rsid w:val="00F336BC"/>
    <w:rsid w:val="00F34379"/>
    <w:rsid w:val="00F375AB"/>
    <w:rsid w:val="00F41BC4"/>
    <w:rsid w:val="00F41D19"/>
    <w:rsid w:val="00F423DB"/>
    <w:rsid w:val="00F435A4"/>
    <w:rsid w:val="00F44AAF"/>
    <w:rsid w:val="00F44BC5"/>
    <w:rsid w:val="00F46AA0"/>
    <w:rsid w:val="00F50EF2"/>
    <w:rsid w:val="00F51677"/>
    <w:rsid w:val="00F52378"/>
    <w:rsid w:val="00F53848"/>
    <w:rsid w:val="00F54020"/>
    <w:rsid w:val="00F550BE"/>
    <w:rsid w:val="00F56670"/>
    <w:rsid w:val="00F56AFC"/>
    <w:rsid w:val="00F5703B"/>
    <w:rsid w:val="00F600FA"/>
    <w:rsid w:val="00F61244"/>
    <w:rsid w:val="00F62096"/>
    <w:rsid w:val="00F6243B"/>
    <w:rsid w:val="00F6271D"/>
    <w:rsid w:val="00F62B4C"/>
    <w:rsid w:val="00F64C82"/>
    <w:rsid w:val="00F6544E"/>
    <w:rsid w:val="00F65FAC"/>
    <w:rsid w:val="00F666B0"/>
    <w:rsid w:val="00F66F32"/>
    <w:rsid w:val="00F67890"/>
    <w:rsid w:val="00F70F2D"/>
    <w:rsid w:val="00F73A01"/>
    <w:rsid w:val="00F73C7A"/>
    <w:rsid w:val="00F75DE1"/>
    <w:rsid w:val="00F7611A"/>
    <w:rsid w:val="00F7788C"/>
    <w:rsid w:val="00F8032D"/>
    <w:rsid w:val="00F81BE0"/>
    <w:rsid w:val="00F845C8"/>
    <w:rsid w:val="00F851FD"/>
    <w:rsid w:val="00F85EB0"/>
    <w:rsid w:val="00F86F7F"/>
    <w:rsid w:val="00F9189F"/>
    <w:rsid w:val="00F9231C"/>
    <w:rsid w:val="00F97DD1"/>
    <w:rsid w:val="00FA04C7"/>
    <w:rsid w:val="00FA12F9"/>
    <w:rsid w:val="00FA1755"/>
    <w:rsid w:val="00FA2236"/>
    <w:rsid w:val="00FA2839"/>
    <w:rsid w:val="00FA3579"/>
    <w:rsid w:val="00FA46EC"/>
    <w:rsid w:val="00FA7BA0"/>
    <w:rsid w:val="00FB2308"/>
    <w:rsid w:val="00FB2E87"/>
    <w:rsid w:val="00FB2F1A"/>
    <w:rsid w:val="00FB34F2"/>
    <w:rsid w:val="00FB36DC"/>
    <w:rsid w:val="00FB44EE"/>
    <w:rsid w:val="00FB54B4"/>
    <w:rsid w:val="00FB7AA3"/>
    <w:rsid w:val="00FC0B77"/>
    <w:rsid w:val="00FC22E6"/>
    <w:rsid w:val="00FC4320"/>
    <w:rsid w:val="00FC448B"/>
    <w:rsid w:val="00FC4C3B"/>
    <w:rsid w:val="00FC52DA"/>
    <w:rsid w:val="00FC5E30"/>
    <w:rsid w:val="00FC695E"/>
    <w:rsid w:val="00FD0510"/>
    <w:rsid w:val="00FD278C"/>
    <w:rsid w:val="00FD3570"/>
    <w:rsid w:val="00FD44E0"/>
    <w:rsid w:val="00FD6AD8"/>
    <w:rsid w:val="00FE0B13"/>
    <w:rsid w:val="00FE0DA5"/>
    <w:rsid w:val="00FE219D"/>
    <w:rsid w:val="00FE272C"/>
    <w:rsid w:val="00FE3B68"/>
    <w:rsid w:val="00FE623A"/>
    <w:rsid w:val="00FE721F"/>
    <w:rsid w:val="00FE7244"/>
    <w:rsid w:val="00FE73C2"/>
    <w:rsid w:val="00FF01CF"/>
    <w:rsid w:val="00FF10CE"/>
    <w:rsid w:val="00FF1A1E"/>
    <w:rsid w:val="00FF346F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3F439"/>
  <w15:docId w15:val="{56D39497-CDC7-4854-B1B9-084E800F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C52"/>
    <w:pPr>
      <w:bidi/>
      <w:spacing w:line="276" w:lineRule="auto"/>
      <w:jc w:val="both"/>
    </w:pPr>
    <w:rPr>
      <w:rFonts w:eastAsia="Times New Roman" w:cs="B Nazanin"/>
      <w:sz w:val="24"/>
      <w:szCs w:val="28"/>
    </w:rPr>
  </w:style>
  <w:style w:type="paragraph" w:styleId="Heading1">
    <w:name w:val="heading 1"/>
    <w:aliases w:val="Heading 1فصل,عنوان اول,عنوان يك,123"/>
    <w:basedOn w:val="Normal"/>
    <w:next w:val="Normal"/>
    <w:link w:val="Heading1Char"/>
    <w:qFormat/>
    <w:rsid w:val="002B430E"/>
    <w:pPr>
      <w:keepNext/>
      <w:pageBreakBefore/>
      <w:numPr>
        <w:numId w:val="3"/>
      </w:numPr>
      <w:spacing w:before="240" w:after="240"/>
      <w:jc w:val="left"/>
      <w:outlineLvl w:val="0"/>
    </w:pPr>
    <w:rPr>
      <w:rFonts w:cs="B Titr"/>
      <w:b/>
      <w:bCs/>
      <w:kern w:val="32"/>
      <w:sz w:val="36"/>
      <w:szCs w:val="36"/>
    </w:rPr>
  </w:style>
  <w:style w:type="paragraph" w:styleId="Heading2">
    <w:name w:val="heading 2"/>
    <w:aliases w:val="Head 2,زیر عنوان دوم,عنوان دو"/>
    <w:basedOn w:val="Normal"/>
    <w:next w:val="NewParagraph"/>
    <w:link w:val="Heading2Char"/>
    <w:qFormat/>
    <w:rsid w:val="002B430E"/>
    <w:pPr>
      <w:keepNext/>
      <w:numPr>
        <w:ilvl w:val="1"/>
        <w:numId w:val="3"/>
      </w:numPr>
      <w:spacing w:before="360" w:after="60"/>
      <w:jc w:val="left"/>
      <w:outlineLvl w:val="1"/>
    </w:pPr>
    <w:rPr>
      <w:rFonts w:cs="B Titr"/>
      <w:b/>
      <w:bCs/>
      <w:sz w:val="26"/>
    </w:rPr>
  </w:style>
  <w:style w:type="paragraph" w:styleId="Heading3">
    <w:name w:val="heading 3"/>
    <w:aliases w:val="Head 3,زیر عنوان سوم,عنوان سوم"/>
    <w:basedOn w:val="Normal"/>
    <w:next w:val="NewParagraph"/>
    <w:link w:val="Heading3Char"/>
    <w:qFormat/>
    <w:rsid w:val="002B430E"/>
    <w:pPr>
      <w:keepNext/>
      <w:numPr>
        <w:ilvl w:val="2"/>
        <w:numId w:val="3"/>
      </w:numPr>
      <w:tabs>
        <w:tab w:val="left" w:pos="1274"/>
      </w:tabs>
      <w:spacing w:before="240" w:after="60"/>
      <w:jc w:val="left"/>
      <w:outlineLvl w:val="2"/>
    </w:pPr>
    <w:rPr>
      <w:rFonts w:cs="B Titr"/>
      <w:b/>
      <w:bCs/>
      <w:sz w:val="22"/>
      <w:szCs w:val="26"/>
    </w:rPr>
  </w:style>
  <w:style w:type="paragraph" w:styleId="Heading4">
    <w:name w:val="heading 4"/>
    <w:aliases w:val="زیر عنوان چهارم,Heading 0"/>
    <w:basedOn w:val="Normal"/>
    <w:next w:val="Normal"/>
    <w:link w:val="Heading4Char"/>
    <w:qFormat/>
    <w:rsid w:val="0091126F"/>
    <w:pPr>
      <w:keepNext/>
      <w:numPr>
        <w:ilvl w:val="3"/>
        <w:numId w:val="3"/>
      </w:numPr>
      <w:spacing w:before="240" w:after="60"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55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E5784"/>
    <w:pPr>
      <w:pageBreakBefore/>
      <w:spacing w:before="360" w:after="240"/>
      <w:jc w:val="center"/>
      <w:outlineLvl w:val="5"/>
    </w:pPr>
    <w:rPr>
      <w:rFonts w:cs="Titr"/>
      <w:b/>
      <w:bCs/>
    </w:rPr>
  </w:style>
  <w:style w:type="paragraph" w:styleId="Heading7">
    <w:name w:val="heading 7"/>
    <w:basedOn w:val="Normal"/>
    <w:next w:val="Normal"/>
    <w:link w:val="Heading7Char"/>
    <w:qFormat/>
    <w:rsid w:val="006E55A3"/>
    <w:pPr>
      <w:numPr>
        <w:ilvl w:val="6"/>
        <w:numId w:val="3"/>
      </w:numPr>
      <w:spacing w:before="24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6E55A3"/>
    <w:pPr>
      <w:numPr>
        <w:ilvl w:val="7"/>
        <w:numId w:val="3"/>
      </w:numPr>
      <w:spacing w:before="240" w:after="60"/>
      <w:outlineLvl w:val="7"/>
    </w:pPr>
    <w:rPr>
      <w:rFonts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6E55A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,عنوان اول Char,عنوان يك Char,123 Char"/>
    <w:basedOn w:val="DefaultParagraphFont"/>
    <w:link w:val="Heading1"/>
    <w:rsid w:val="002B430E"/>
    <w:rPr>
      <w:rFonts w:eastAsia="Times New Roman" w:cs="B Titr"/>
      <w:b/>
      <w:bCs/>
      <w:kern w:val="32"/>
      <w:sz w:val="36"/>
      <w:szCs w:val="36"/>
    </w:rPr>
  </w:style>
  <w:style w:type="character" w:customStyle="1" w:styleId="Heading2Char">
    <w:name w:val="Heading 2 Char"/>
    <w:aliases w:val="Head 2 Char,زیر عنوان دوم Char,عنوان دو Char"/>
    <w:basedOn w:val="DefaultParagraphFont"/>
    <w:link w:val="Heading2"/>
    <w:rsid w:val="002B430E"/>
    <w:rPr>
      <w:rFonts w:eastAsia="Times New Roman" w:cs="B Titr"/>
      <w:b/>
      <w:bCs/>
      <w:sz w:val="26"/>
      <w:szCs w:val="28"/>
    </w:rPr>
  </w:style>
  <w:style w:type="character" w:customStyle="1" w:styleId="Heading3Char">
    <w:name w:val="Heading 3 Char"/>
    <w:aliases w:val="Head 3 Char,زیر عنوان سوم Char,عنوان سوم Char"/>
    <w:basedOn w:val="DefaultParagraphFont"/>
    <w:link w:val="Heading3"/>
    <w:rsid w:val="002B430E"/>
    <w:rPr>
      <w:rFonts w:eastAsia="Times New Roman" w:cs="B Titr"/>
      <w:b/>
      <w:bCs/>
      <w:sz w:val="22"/>
      <w:szCs w:val="26"/>
    </w:rPr>
  </w:style>
  <w:style w:type="character" w:customStyle="1" w:styleId="Heading4Char">
    <w:name w:val="Heading 4 Char"/>
    <w:aliases w:val="زیر عنوان چهارم Char,Heading 0 Char"/>
    <w:basedOn w:val="DefaultParagraphFont"/>
    <w:link w:val="Heading4"/>
    <w:rsid w:val="0091126F"/>
    <w:rPr>
      <w:rFonts w:eastAsia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E55A3"/>
    <w:rPr>
      <w:rFonts w:cs="Nazanin"/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rsid w:val="00BA69DA"/>
    <w:rPr>
      <w:rFonts w:ascii="Times New Roman" w:eastAsia="Times New Roman" w:hAnsi="Times New Roman" w:cs="Titr"/>
      <w:b/>
      <w:b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A52FF9"/>
    <w:rPr>
      <w:rFonts w:eastAsia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52FF9"/>
    <w:rPr>
      <w:rFonts w:eastAsia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2FF9"/>
    <w:rPr>
      <w:rFonts w:ascii="Arial" w:eastAsia="Times New Roman" w:hAnsi="Arial"/>
      <w:sz w:val="22"/>
      <w:szCs w:val="22"/>
    </w:rPr>
  </w:style>
  <w:style w:type="paragraph" w:customStyle="1" w:styleId="TitlePage">
    <w:name w:val="Title Page"/>
    <w:basedOn w:val="Normal"/>
    <w:qFormat/>
    <w:rsid w:val="00D23479"/>
    <w:pPr>
      <w:spacing w:line="360" w:lineRule="auto"/>
      <w:jc w:val="center"/>
    </w:pPr>
    <w:rPr>
      <w:rFonts w:ascii="Arial" w:hAnsi="Arial" w:cs="B Titr"/>
      <w:szCs w:val="24"/>
    </w:rPr>
  </w:style>
  <w:style w:type="paragraph" w:customStyle="1" w:styleId="TitlePageNames">
    <w:name w:val="Title Page Names"/>
    <w:basedOn w:val="TitlePage"/>
    <w:qFormat/>
    <w:rsid w:val="0046663A"/>
    <w:rPr>
      <w:rFonts w:cs="Titr"/>
      <w:b/>
      <w:bCs/>
      <w:sz w:val="28"/>
      <w:szCs w:val="28"/>
    </w:rPr>
  </w:style>
  <w:style w:type="paragraph" w:customStyle="1" w:styleId="CaptionFigure">
    <w:name w:val="Caption_Figure"/>
    <w:basedOn w:val="Normal"/>
    <w:next w:val="Normal"/>
    <w:rsid w:val="00E23E7C"/>
    <w:pPr>
      <w:spacing w:after="240"/>
      <w:jc w:val="center"/>
    </w:pPr>
    <w:rPr>
      <w:b/>
      <w:bCs/>
      <w:sz w:val="20"/>
      <w:szCs w:val="24"/>
      <w:lang w:bidi="fa-IR"/>
    </w:rPr>
  </w:style>
  <w:style w:type="paragraph" w:customStyle="1" w:styleId="Figures">
    <w:name w:val="Figures"/>
    <w:next w:val="CaptionFigure"/>
    <w:rsid w:val="00FB2F1A"/>
    <w:pPr>
      <w:keepNext/>
      <w:bidi/>
      <w:spacing w:before="360" w:after="120"/>
      <w:jc w:val="center"/>
    </w:pPr>
    <w:rPr>
      <w:rFonts w:ascii="Times New Roman" w:eastAsia="Times New Roman" w:hAnsi="Times New Roman" w:cs="Nazanin"/>
      <w:noProof/>
      <w:sz w:val="24"/>
      <w:szCs w:val="28"/>
    </w:rPr>
  </w:style>
  <w:style w:type="paragraph" w:customStyle="1" w:styleId="NewParagraph">
    <w:name w:val="NewParagraph"/>
    <w:basedOn w:val="Normal"/>
    <w:rsid w:val="004B1443"/>
    <w:pPr>
      <w:spacing w:before="120"/>
      <w:ind w:firstLine="288"/>
    </w:pPr>
  </w:style>
  <w:style w:type="paragraph" w:customStyle="1" w:styleId="CaptionTable">
    <w:name w:val="Caption_Table"/>
    <w:basedOn w:val="Normal"/>
    <w:next w:val="Normal"/>
    <w:rsid w:val="00900A8A"/>
    <w:pPr>
      <w:keepNext/>
      <w:spacing w:before="240"/>
      <w:jc w:val="center"/>
    </w:pPr>
    <w:rPr>
      <w:b/>
      <w:bCs/>
      <w:sz w:val="20"/>
      <w:szCs w:val="24"/>
      <w:lang w:bidi="fa-IR"/>
    </w:rPr>
  </w:style>
  <w:style w:type="paragraph" w:customStyle="1" w:styleId="Label">
    <w:name w:val="Label"/>
    <w:basedOn w:val="Normal"/>
    <w:next w:val="Normal"/>
    <w:link w:val="LabelCharChar"/>
    <w:rsid w:val="00F055DD"/>
    <w:pPr>
      <w:spacing w:before="120"/>
      <w:jc w:val="center"/>
    </w:pPr>
    <w:rPr>
      <w:b/>
      <w:bCs/>
      <w:lang w:bidi="fa-IR"/>
    </w:rPr>
  </w:style>
  <w:style w:type="paragraph" w:customStyle="1" w:styleId="Tables">
    <w:name w:val="Tables"/>
    <w:basedOn w:val="Normal"/>
    <w:rsid w:val="00AA2BC6"/>
    <w:pPr>
      <w:jc w:val="center"/>
    </w:pPr>
  </w:style>
  <w:style w:type="paragraph" w:styleId="Revision">
    <w:name w:val="Revision"/>
    <w:hidden/>
    <w:uiPriority w:val="99"/>
    <w:semiHidden/>
    <w:rsid w:val="007126AD"/>
    <w:pPr>
      <w:spacing w:before="60"/>
      <w:ind w:left="851" w:hanging="567"/>
    </w:pPr>
    <w:rPr>
      <w:rFonts w:ascii="Times New Roman" w:eastAsia="Times New Roman" w:hAnsi="Times New Roman" w:cs="Nazanin"/>
      <w:sz w:val="24"/>
      <w:szCs w:val="28"/>
    </w:rPr>
  </w:style>
  <w:style w:type="character" w:customStyle="1" w:styleId="LabelCharChar">
    <w:name w:val="Label Char Char"/>
    <w:basedOn w:val="DefaultParagraphFont"/>
    <w:link w:val="Label"/>
    <w:rsid w:val="00F055DD"/>
    <w:rPr>
      <w:rFonts w:ascii="Times New Roman" w:eastAsia="Times New Roman" w:hAnsi="Times New Roman" w:cs="Nazanin"/>
      <w:b/>
      <w:bCs/>
      <w:sz w:val="24"/>
      <w:szCs w:val="28"/>
      <w:lang w:bidi="fa-IR"/>
    </w:rPr>
  </w:style>
  <w:style w:type="paragraph" w:customStyle="1" w:styleId="Theoremstyle">
    <w:name w:val="Theorem_style"/>
    <w:basedOn w:val="Normal"/>
    <w:next w:val="Normal"/>
    <w:link w:val="TheoremstyleChar"/>
    <w:rsid w:val="00C8259F"/>
    <w:pPr>
      <w:spacing w:before="60"/>
    </w:pPr>
    <w:rPr>
      <w:b/>
      <w:bCs/>
      <w:sz w:val="22"/>
      <w:szCs w:val="26"/>
      <w:lang w:bidi="fa-IR"/>
    </w:rPr>
  </w:style>
  <w:style w:type="character" w:customStyle="1" w:styleId="TheoremstyleChar">
    <w:name w:val="Theorem_style Char"/>
    <w:basedOn w:val="DefaultParagraphFont"/>
    <w:link w:val="Theoremstyle"/>
    <w:rsid w:val="00C8259F"/>
    <w:rPr>
      <w:rFonts w:cs="Nazanin"/>
      <w:b/>
      <w:bCs/>
      <w:sz w:val="22"/>
      <w:szCs w:val="26"/>
      <w:lang w:val="en-US" w:eastAsia="en-US" w:bidi="fa-IR"/>
    </w:rPr>
  </w:style>
  <w:style w:type="character" w:styleId="EndnoteReference">
    <w:name w:val="endnote reference"/>
    <w:basedOn w:val="DefaultParagraphFont"/>
    <w:uiPriority w:val="99"/>
    <w:semiHidden/>
    <w:rsid w:val="009A7F4F"/>
    <w:rPr>
      <w:vertAlign w:val="baseline"/>
    </w:rPr>
  </w:style>
  <w:style w:type="paragraph" w:customStyle="1" w:styleId="HeadingRef">
    <w:name w:val="Heading_Ref"/>
    <w:basedOn w:val="Heading1"/>
    <w:rsid w:val="00C8259F"/>
    <w:pPr>
      <w:numPr>
        <w:numId w:val="0"/>
      </w:numPr>
    </w:pPr>
    <w:rPr>
      <w:lang w:bidi="fa-IR"/>
    </w:rPr>
  </w:style>
  <w:style w:type="paragraph" w:styleId="Header">
    <w:name w:val="header"/>
    <w:basedOn w:val="Normal"/>
    <w:link w:val="HeaderChar"/>
    <w:uiPriority w:val="99"/>
    <w:rsid w:val="00C825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BC5"/>
    <w:rPr>
      <w:rFonts w:cs="Nazanin"/>
      <w:sz w:val="24"/>
      <w:szCs w:val="28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825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BC5"/>
    <w:rPr>
      <w:rFonts w:cs="Nazanin"/>
      <w:sz w:val="24"/>
      <w:szCs w:val="28"/>
      <w:lang w:val="en-US" w:eastAsia="en-US" w:bidi="ar-SA"/>
    </w:rPr>
  </w:style>
  <w:style w:type="paragraph" w:customStyle="1" w:styleId="a1">
    <w:name w:val="معادله"/>
    <w:basedOn w:val="Normal"/>
    <w:rsid w:val="00977CF3"/>
    <w:pPr>
      <w:bidi w:val="0"/>
      <w:spacing w:after="120"/>
      <w:jc w:val="left"/>
    </w:pPr>
    <w:rPr>
      <w:rFonts w:ascii="Cambria Math" w:hAnsi="Cambria Math"/>
      <w:i/>
      <w:lang w:bidi="fa-IR"/>
    </w:rPr>
  </w:style>
  <w:style w:type="paragraph" w:styleId="TOC2">
    <w:name w:val="toc 2"/>
    <w:basedOn w:val="Normal"/>
    <w:next w:val="Normal"/>
    <w:uiPriority w:val="39"/>
    <w:qFormat/>
    <w:rsid w:val="00B12E8B"/>
    <w:pPr>
      <w:tabs>
        <w:tab w:val="left" w:pos="1132"/>
        <w:tab w:val="right" w:leader="dot" w:pos="8787"/>
      </w:tabs>
      <w:ind w:left="990" w:hanging="706"/>
      <w:jc w:val="left"/>
    </w:pPr>
    <w:rPr>
      <w:noProof/>
      <w:lang w:bidi="fa-IR"/>
    </w:rPr>
  </w:style>
  <w:style w:type="paragraph" w:styleId="TOC3">
    <w:name w:val="toc 3"/>
    <w:basedOn w:val="Normal"/>
    <w:next w:val="Normal"/>
    <w:uiPriority w:val="39"/>
    <w:qFormat/>
    <w:rsid w:val="00502B39"/>
    <w:pPr>
      <w:tabs>
        <w:tab w:val="left" w:pos="1557"/>
        <w:tab w:val="left" w:pos="1699"/>
        <w:tab w:val="right" w:leader="dot" w:pos="8787"/>
      </w:tabs>
      <w:ind w:left="1418" w:hanging="936"/>
      <w:jc w:val="left"/>
    </w:pPr>
    <w:rPr>
      <w:noProof/>
      <w:sz w:val="22"/>
      <w:szCs w:val="26"/>
    </w:rPr>
  </w:style>
  <w:style w:type="character" w:styleId="Hyperlink">
    <w:name w:val="Hyperlink"/>
    <w:basedOn w:val="DefaultParagraphFont"/>
    <w:uiPriority w:val="99"/>
    <w:rsid w:val="00C8259F"/>
    <w:rPr>
      <w:color w:val="0000FF"/>
      <w:u w:val="single"/>
    </w:rPr>
  </w:style>
  <w:style w:type="numbering" w:customStyle="1" w:styleId="Numbered">
    <w:name w:val="Numbered"/>
    <w:basedOn w:val="NoList"/>
    <w:rsid w:val="001F7233"/>
  </w:style>
  <w:style w:type="paragraph" w:styleId="TableofFigures">
    <w:name w:val="table of figures"/>
    <w:basedOn w:val="Normal"/>
    <w:next w:val="Normal"/>
    <w:uiPriority w:val="99"/>
    <w:rsid w:val="00C8259F"/>
  </w:style>
  <w:style w:type="character" w:styleId="CommentReference">
    <w:name w:val="annotation reference"/>
    <w:basedOn w:val="DefaultParagraphFont"/>
    <w:uiPriority w:val="99"/>
    <w:semiHidden/>
    <w:rsid w:val="00397E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97E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7ECB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397E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BC2CAD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rmalNumbered">
    <w:name w:val="Normal_Numbered"/>
    <w:basedOn w:val="NoList"/>
    <w:rsid w:val="00DF714A"/>
    <w:pPr>
      <w:numPr>
        <w:numId w:val="2"/>
      </w:numPr>
    </w:pPr>
  </w:style>
  <w:style w:type="paragraph" w:styleId="EndnoteText">
    <w:name w:val="endnote text"/>
    <w:basedOn w:val="Normal"/>
    <w:link w:val="EndnoteTextChar"/>
    <w:uiPriority w:val="99"/>
    <w:unhideWhenUsed/>
    <w:rsid w:val="00BF3D96"/>
    <w:pPr>
      <w:bidi w:val="0"/>
      <w:spacing w:after="120"/>
      <w:ind w:left="425" w:hanging="425"/>
    </w:pPr>
    <w:rPr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F3D96"/>
    <w:rPr>
      <w:rFonts w:ascii="Times New Roman" w:eastAsia="Times New Roman" w:hAnsi="Times New Roman" w:cs="Nazanin"/>
      <w:lang w:bidi="fa-IR"/>
    </w:rPr>
  </w:style>
  <w:style w:type="paragraph" w:customStyle="1" w:styleId="ListParagraph1">
    <w:name w:val="List Paragraph1"/>
    <w:aliases w:val="Numbered Items"/>
    <w:basedOn w:val="Normal"/>
    <w:uiPriority w:val="34"/>
    <w:qFormat/>
    <w:rsid w:val="00695FD2"/>
    <w:pPr>
      <w:numPr>
        <w:numId w:val="4"/>
      </w:numPr>
      <w:tabs>
        <w:tab w:val="left" w:pos="849"/>
      </w:tabs>
      <w:contextualSpacing/>
    </w:pPr>
  </w:style>
  <w:style w:type="paragraph" w:styleId="TOC1">
    <w:name w:val="toc 1"/>
    <w:basedOn w:val="Normal"/>
    <w:next w:val="Normal"/>
    <w:uiPriority w:val="39"/>
    <w:qFormat/>
    <w:rsid w:val="00C5127D"/>
    <w:pPr>
      <w:tabs>
        <w:tab w:val="left" w:pos="990"/>
        <w:tab w:val="left" w:pos="1132"/>
        <w:tab w:val="left" w:pos="1274"/>
        <w:tab w:val="right" w:leader="dot" w:pos="8787"/>
      </w:tabs>
      <w:spacing w:before="120"/>
      <w:ind w:left="1132" w:hanging="1132"/>
      <w:jc w:val="left"/>
    </w:pPr>
    <w:rPr>
      <w:rFonts w:ascii="B Mitra" w:hAnsi="B Mitra"/>
      <w:b/>
      <w:bCs/>
      <w:noProof/>
      <w:lang w:bidi="fa-IR"/>
    </w:rPr>
  </w:style>
  <w:style w:type="paragraph" w:styleId="TOC4">
    <w:name w:val="toc 4"/>
    <w:basedOn w:val="Normal"/>
    <w:next w:val="Normal"/>
    <w:uiPriority w:val="39"/>
    <w:rsid w:val="00502B39"/>
    <w:pPr>
      <w:tabs>
        <w:tab w:val="left" w:pos="1841"/>
        <w:tab w:val="left" w:pos="1983"/>
        <w:tab w:val="left" w:pos="2124"/>
        <w:tab w:val="left" w:pos="3106"/>
        <w:tab w:val="right" w:leader="dot" w:pos="8787"/>
      </w:tabs>
      <w:ind w:left="1701" w:hanging="981"/>
      <w:jc w:val="left"/>
    </w:pPr>
    <w:rPr>
      <w:noProof/>
      <w:sz w:val="20"/>
      <w:szCs w:val="24"/>
      <w:lang w:bidi="fa-IR"/>
    </w:rPr>
  </w:style>
  <w:style w:type="paragraph" w:styleId="FootnoteText">
    <w:name w:val="footnote text"/>
    <w:basedOn w:val="Normal"/>
    <w:link w:val="FootnoteTextChar"/>
    <w:uiPriority w:val="99"/>
    <w:rsid w:val="00A009FD"/>
    <w:pPr>
      <w:bidi w:val="0"/>
      <w:ind w:left="170" w:hanging="170"/>
    </w:pPr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rsid w:val="00C90591"/>
    <w:rPr>
      <w:vertAlign w:val="superscript"/>
    </w:rPr>
  </w:style>
  <w:style w:type="paragraph" w:customStyle="1" w:styleId="EquationNumber">
    <w:name w:val="Equation_Number"/>
    <w:basedOn w:val="Normal"/>
    <w:qFormat/>
    <w:rsid w:val="00C8259F"/>
    <w:pPr>
      <w:jc w:val="left"/>
    </w:pPr>
  </w:style>
  <w:style w:type="paragraph" w:customStyle="1" w:styleId="HeadingAppendix">
    <w:name w:val="Heading_Appendix"/>
    <w:basedOn w:val="Heading1"/>
    <w:next w:val="NewParagraph"/>
    <w:rsid w:val="0091126F"/>
    <w:pPr>
      <w:numPr>
        <w:numId w:val="1"/>
      </w:numPr>
      <w:tabs>
        <w:tab w:val="clear" w:pos="1418"/>
        <w:tab w:val="num" w:pos="1557"/>
      </w:tabs>
      <w:ind w:left="1559" w:hanging="1559"/>
    </w:pPr>
    <w:rPr>
      <w:lang w:bidi="fa-IR"/>
    </w:rPr>
  </w:style>
  <w:style w:type="paragraph" w:customStyle="1" w:styleId="Notation">
    <w:name w:val="Notation"/>
    <w:basedOn w:val="Normal"/>
    <w:rsid w:val="005E579E"/>
    <w:pPr>
      <w:tabs>
        <w:tab w:val="right" w:pos="8787"/>
      </w:tabs>
    </w:pPr>
  </w:style>
  <w:style w:type="paragraph" w:customStyle="1" w:styleId="Headingcentered">
    <w:name w:val="Heading_centered"/>
    <w:basedOn w:val="Heading2"/>
    <w:qFormat/>
    <w:rsid w:val="00D97E6E"/>
    <w:pPr>
      <w:pageBreakBefore/>
      <w:numPr>
        <w:ilvl w:val="0"/>
        <w:numId w:val="0"/>
      </w:numPr>
      <w:spacing w:after="240"/>
      <w:jc w:val="center"/>
    </w:pPr>
    <w:rPr>
      <w:lang w:bidi="fa-IR"/>
    </w:rPr>
  </w:style>
  <w:style w:type="paragraph" w:customStyle="1" w:styleId="TOCTable">
    <w:name w:val="TOC_Table"/>
    <w:basedOn w:val="Normal"/>
    <w:rsid w:val="005E579E"/>
    <w:pPr>
      <w:pBdr>
        <w:bottom w:val="single" w:sz="12" w:space="1" w:color="auto"/>
      </w:pBdr>
      <w:tabs>
        <w:tab w:val="right" w:pos="8787"/>
      </w:tabs>
      <w:spacing w:after="120"/>
    </w:pPr>
    <w:rPr>
      <w:b/>
      <w:bCs/>
      <w:sz w:val="28"/>
    </w:rPr>
  </w:style>
  <w:style w:type="paragraph" w:styleId="Caption">
    <w:name w:val="caption"/>
    <w:basedOn w:val="CaptionFigure"/>
    <w:next w:val="Normal"/>
    <w:link w:val="CaptionChar"/>
    <w:qFormat/>
    <w:rsid w:val="001F1EFD"/>
  </w:style>
  <w:style w:type="paragraph" w:styleId="DocumentMap">
    <w:name w:val="Document Map"/>
    <w:basedOn w:val="Normal"/>
    <w:link w:val="DocumentMapChar"/>
    <w:uiPriority w:val="99"/>
    <w:semiHidden/>
    <w:unhideWhenUsed/>
    <w:rsid w:val="007571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718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5718F"/>
    <w:rPr>
      <w:rFonts w:ascii="Times New Roman" w:eastAsia="Times New Roman" w:hAnsi="Times New Roman" w:cs="Nazanin"/>
      <w:lang w:bidi="fa-IR"/>
    </w:rPr>
  </w:style>
  <w:style w:type="paragraph" w:customStyle="1" w:styleId="Glossary">
    <w:name w:val="Glossary"/>
    <w:basedOn w:val="Normal"/>
    <w:rsid w:val="00344927"/>
    <w:pPr>
      <w:ind w:left="129" w:hanging="129"/>
    </w:pPr>
  </w:style>
  <w:style w:type="character" w:customStyle="1" w:styleId="CaptionChar">
    <w:name w:val="Caption Char"/>
    <w:basedOn w:val="DefaultParagraphFont"/>
    <w:link w:val="Caption"/>
    <w:rsid w:val="00930254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Authors">
    <w:name w:val="Authors"/>
    <w:basedOn w:val="Normal"/>
    <w:next w:val="Normal"/>
    <w:rsid w:val="00930254"/>
    <w:pPr>
      <w:framePr w:w="9072" w:hSpace="187" w:vSpace="187" w:wrap="notBeside" w:vAnchor="text" w:hAnchor="page" w:xAlign="center" w:y="1"/>
      <w:bidi w:val="0"/>
      <w:spacing w:after="320"/>
      <w:jc w:val="center"/>
    </w:pPr>
    <w:rPr>
      <w:rFonts w:cs="Times New Roman"/>
      <w:sz w:val="22"/>
      <w:szCs w:val="22"/>
      <w:lang w:bidi="fa-IR"/>
    </w:rPr>
  </w:style>
  <w:style w:type="paragraph" w:styleId="BlockText">
    <w:name w:val="Block Text"/>
    <w:basedOn w:val="Normal"/>
    <w:uiPriority w:val="99"/>
    <w:rsid w:val="00930254"/>
    <w:pPr>
      <w:spacing w:after="120"/>
      <w:ind w:left="1440" w:right="1440"/>
      <w:jc w:val="left"/>
    </w:pPr>
    <w:rPr>
      <w:rFonts w:ascii="Verdana" w:hAnsi="Verdana"/>
      <w:sz w:val="18"/>
      <w:lang w:bidi="fa-IR"/>
    </w:rPr>
  </w:style>
  <w:style w:type="paragraph" w:styleId="BodyText">
    <w:name w:val="Body Text"/>
    <w:basedOn w:val="Normal"/>
    <w:link w:val="BodyTextChar"/>
    <w:rsid w:val="00930254"/>
    <w:pPr>
      <w:spacing w:after="120"/>
      <w:jc w:val="left"/>
    </w:pPr>
    <w:rPr>
      <w:rFonts w:ascii="Verdana" w:hAnsi="Verdana" w:cs="Traditional Arabic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30254"/>
    <w:rPr>
      <w:rFonts w:ascii="Verdana" w:eastAsia="Times New Roman" w:hAnsi="Verdana" w:cs="Traditional Arabic"/>
    </w:rPr>
  </w:style>
  <w:style w:type="paragraph" w:styleId="BodyText2">
    <w:name w:val="Body Text 2"/>
    <w:basedOn w:val="Normal"/>
    <w:link w:val="BodyText2Char"/>
    <w:rsid w:val="00930254"/>
    <w:pPr>
      <w:spacing w:after="120" w:line="480" w:lineRule="auto"/>
      <w:jc w:val="left"/>
    </w:pPr>
    <w:rPr>
      <w:rFonts w:ascii="Verdana" w:hAnsi="Verdana"/>
      <w:sz w:val="18"/>
      <w:lang w:bidi="fa-IR"/>
    </w:rPr>
  </w:style>
  <w:style w:type="character" w:customStyle="1" w:styleId="BodyText2Char">
    <w:name w:val="Body Text 2 Char"/>
    <w:basedOn w:val="DefaultParagraphFont"/>
    <w:link w:val="BodyText2"/>
    <w:rsid w:val="00930254"/>
    <w:rPr>
      <w:rFonts w:ascii="Verdana" w:eastAsia="Times New Roman" w:hAnsi="Verdana" w:cs="Nazanin"/>
      <w:sz w:val="18"/>
      <w:szCs w:val="28"/>
      <w:lang w:bidi="fa-IR"/>
    </w:rPr>
  </w:style>
  <w:style w:type="paragraph" w:styleId="BodyText3">
    <w:name w:val="Body Text 3"/>
    <w:basedOn w:val="Normal"/>
    <w:link w:val="BodyText3Char"/>
    <w:rsid w:val="00930254"/>
    <w:pPr>
      <w:spacing w:after="120"/>
      <w:jc w:val="left"/>
    </w:pPr>
    <w:rPr>
      <w:rFonts w:ascii="Verdana" w:hAnsi="Verdana"/>
      <w:sz w:val="16"/>
      <w:szCs w:val="16"/>
      <w:lang w:bidi="fa-IR"/>
    </w:rPr>
  </w:style>
  <w:style w:type="character" w:customStyle="1" w:styleId="BodyText3Char">
    <w:name w:val="Body Text 3 Char"/>
    <w:basedOn w:val="DefaultParagraphFont"/>
    <w:link w:val="BodyText3"/>
    <w:rsid w:val="00930254"/>
    <w:rPr>
      <w:rFonts w:ascii="Verdana" w:eastAsia="Times New Roman" w:hAnsi="Verdana" w:cs="Nazanin"/>
      <w:sz w:val="16"/>
      <w:szCs w:val="16"/>
      <w:lang w:bidi="fa-IR"/>
    </w:rPr>
  </w:style>
  <w:style w:type="paragraph" w:styleId="BodyTextIndent">
    <w:name w:val="Body Text Indent"/>
    <w:basedOn w:val="Normal"/>
    <w:link w:val="BodyTextIndentChar"/>
    <w:rsid w:val="00930254"/>
    <w:pPr>
      <w:spacing w:after="120"/>
      <w:ind w:left="360"/>
      <w:jc w:val="left"/>
    </w:pPr>
    <w:rPr>
      <w:rFonts w:ascii="Verdana" w:hAnsi="Verdana"/>
      <w:sz w:val="18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930254"/>
    <w:rPr>
      <w:rFonts w:ascii="Verdana" w:eastAsia="Times New Roman" w:hAnsi="Verdana" w:cs="Nazanin"/>
      <w:sz w:val="18"/>
      <w:szCs w:val="28"/>
      <w:lang w:bidi="fa-IR"/>
    </w:rPr>
  </w:style>
  <w:style w:type="paragraph" w:styleId="BodyTextIndent2">
    <w:name w:val="Body Text Indent 2"/>
    <w:basedOn w:val="Normal"/>
    <w:link w:val="BodyTextIndent2Char"/>
    <w:rsid w:val="00930254"/>
    <w:pPr>
      <w:spacing w:after="120" w:line="480" w:lineRule="auto"/>
      <w:ind w:left="360"/>
      <w:jc w:val="left"/>
    </w:pPr>
    <w:rPr>
      <w:rFonts w:ascii="Verdana" w:hAnsi="Verdana"/>
      <w:sz w:val="18"/>
      <w:lang w:bidi="fa-IR"/>
    </w:rPr>
  </w:style>
  <w:style w:type="character" w:customStyle="1" w:styleId="BodyTextIndent2Char">
    <w:name w:val="Body Text Indent 2 Char"/>
    <w:basedOn w:val="DefaultParagraphFont"/>
    <w:link w:val="BodyTextIndent2"/>
    <w:rsid w:val="00930254"/>
    <w:rPr>
      <w:rFonts w:ascii="Verdana" w:eastAsia="Times New Roman" w:hAnsi="Verdana" w:cs="Nazanin"/>
      <w:sz w:val="18"/>
      <w:szCs w:val="28"/>
      <w:lang w:bidi="fa-IR"/>
    </w:rPr>
  </w:style>
  <w:style w:type="character" w:customStyle="1" w:styleId="comment">
    <w:name w:val="comment"/>
    <w:basedOn w:val="DefaultParagraphFont"/>
    <w:rsid w:val="00930254"/>
  </w:style>
  <w:style w:type="character" w:styleId="Emphasis">
    <w:name w:val="Emphasis"/>
    <w:basedOn w:val="DefaultParagraphFont"/>
    <w:qFormat/>
    <w:rsid w:val="00930254"/>
    <w:rPr>
      <w:i/>
      <w:iCs/>
    </w:rPr>
  </w:style>
  <w:style w:type="character" w:styleId="FollowedHyperlink">
    <w:name w:val="FollowedHyperlink"/>
    <w:basedOn w:val="DefaultParagraphFont"/>
    <w:rsid w:val="00930254"/>
    <w:rPr>
      <w:color w:val="800080"/>
      <w:u w:val="single"/>
    </w:rPr>
  </w:style>
  <w:style w:type="paragraph" w:customStyle="1" w:styleId="formula">
    <w:name w:val="formula"/>
    <w:basedOn w:val="BlockText"/>
    <w:rsid w:val="00930254"/>
    <w:pPr>
      <w:numPr>
        <w:numId w:val="5"/>
      </w:numPr>
      <w:tabs>
        <w:tab w:val="clear" w:pos="721"/>
        <w:tab w:val="num" w:pos="1080"/>
        <w:tab w:val="center" w:pos="4156"/>
      </w:tabs>
      <w:spacing w:before="120"/>
      <w:ind w:left="1080" w:right="0" w:hanging="360"/>
    </w:pPr>
    <w:rPr>
      <w:lang w:bidi="ar-SA"/>
    </w:rPr>
  </w:style>
  <w:style w:type="paragraph" w:customStyle="1" w:styleId="StyleStyleStyleHeading2Char">
    <w:name w:val="Style Style Style Heading 2Char + + +"/>
    <w:basedOn w:val="Normal"/>
    <w:rsid w:val="00930254"/>
    <w:pPr>
      <w:keepNext/>
      <w:bidi w:val="0"/>
      <w:spacing w:before="280" w:after="240"/>
      <w:jc w:val="lowKashida"/>
      <w:outlineLvl w:val="1"/>
    </w:pPr>
    <w:rPr>
      <w:rFonts w:ascii="Verdana" w:hAnsi="Verdana" w:cs="Zar"/>
      <w:b/>
      <w:bCs/>
      <w:i/>
      <w:sz w:val="28"/>
      <w:lang w:bidi="fa-IR"/>
    </w:rPr>
  </w:style>
  <w:style w:type="paragraph" w:customStyle="1" w:styleId="Style2CharCharNotLatinItalicChar">
    <w:name w:val="Style متن 2 Char Char + Not (Latin) Italic Char"/>
    <w:basedOn w:val="2CharChar"/>
    <w:link w:val="Style2CharCharNotLatinItalicCharChar"/>
    <w:rsid w:val="00930254"/>
    <w:pPr>
      <w:jc w:val="both"/>
    </w:pPr>
    <w:rPr>
      <w:szCs w:val="26"/>
    </w:rPr>
  </w:style>
  <w:style w:type="character" w:styleId="HTMLCite">
    <w:name w:val="HTML Cite"/>
    <w:basedOn w:val="DefaultParagraphFont"/>
    <w:rsid w:val="00930254"/>
    <w:rPr>
      <w:i/>
      <w:iCs/>
    </w:rPr>
  </w:style>
  <w:style w:type="paragraph" w:styleId="HTMLPreformatted">
    <w:name w:val="HTML Preformatted"/>
    <w:basedOn w:val="Normal"/>
    <w:link w:val="HTMLPreformattedChar"/>
    <w:rsid w:val="009302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30254"/>
    <w:rPr>
      <w:rFonts w:ascii="Courier New" w:eastAsia="Times New Roman" w:hAnsi="Courier New" w:cs="Courier New"/>
    </w:rPr>
  </w:style>
  <w:style w:type="paragraph" w:customStyle="1" w:styleId="CharCharChar">
    <w:name w:val="شکل Char Char Char"/>
    <w:basedOn w:val="Normal"/>
    <w:next w:val="Normal"/>
    <w:link w:val="CharCharCharChar"/>
    <w:autoRedefine/>
    <w:rsid w:val="00930254"/>
    <w:pPr>
      <w:spacing w:after="480"/>
      <w:ind w:left="1188" w:hanging="1008"/>
      <w:jc w:val="center"/>
    </w:pPr>
    <w:rPr>
      <w:sz w:val="20"/>
      <w:szCs w:val="24"/>
      <w:lang w:bidi="fa-IR"/>
    </w:rPr>
  </w:style>
  <w:style w:type="paragraph" w:customStyle="1" w:styleId="ljk">
    <w:name w:val="ljk"/>
    <w:basedOn w:val="CharCharChar"/>
    <w:rsid w:val="00930254"/>
    <w:pPr>
      <w:ind w:left="0" w:firstLine="0"/>
      <w:jc w:val="left"/>
    </w:pPr>
  </w:style>
  <w:style w:type="paragraph" w:customStyle="1" w:styleId="mymmpbestnr">
    <w:name w:val="mymmp_bestnr"/>
    <w:basedOn w:val="Normal"/>
    <w:rsid w:val="00930254"/>
    <w:pPr>
      <w:bidi w:val="0"/>
      <w:spacing w:before="100" w:beforeAutospacing="1" w:after="100" w:afterAutospacing="1"/>
      <w:jc w:val="left"/>
    </w:pPr>
    <w:rPr>
      <w:rFonts w:eastAsia="MS Mincho" w:cs="Times New Roman"/>
      <w:szCs w:val="24"/>
      <w:lang w:eastAsia="ja-JP"/>
    </w:rPr>
  </w:style>
  <w:style w:type="paragraph" w:styleId="NormalWeb">
    <w:name w:val="Normal (Web)"/>
    <w:basedOn w:val="Normal"/>
    <w:uiPriority w:val="99"/>
    <w:rsid w:val="00930254"/>
    <w:pPr>
      <w:bidi w:val="0"/>
      <w:spacing w:before="100" w:beforeAutospacing="1" w:after="100" w:afterAutospacing="1"/>
      <w:jc w:val="left"/>
    </w:pPr>
    <w:rPr>
      <w:rFonts w:cs="Times New Roman"/>
      <w:lang w:bidi="fa-IR"/>
    </w:rPr>
  </w:style>
  <w:style w:type="character" w:styleId="PageNumber">
    <w:name w:val="page number"/>
    <w:basedOn w:val="DefaultParagraphFont"/>
    <w:rsid w:val="00930254"/>
  </w:style>
  <w:style w:type="paragraph" w:customStyle="1" w:styleId="section">
    <w:name w:val="section"/>
    <w:basedOn w:val="Normal"/>
    <w:rsid w:val="00930254"/>
    <w:pPr>
      <w:ind w:left="375" w:hanging="432"/>
      <w:jc w:val="left"/>
    </w:pPr>
    <w:rPr>
      <w:rFonts w:ascii="Verdana" w:hAnsi="Verdana"/>
      <w:sz w:val="18"/>
      <w:lang w:bidi="fa-IR"/>
    </w:rPr>
  </w:style>
  <w:style w:type="character" w:customStyle="1" w:styleId="StyleComplexTraditionalArabic">
    <w:name w:val="Style (Complex) Traditional Arabic"/>
    <w:basedOn w:val="DefaultParagraphFont"/>
    <w:rsid w:val="00930254"/>
    <w:rPr>
      <w:rFonts w:cs="Nazanin"/>
    </w:rPr>
  </w:style>
  <w:style w:type="paragraph" w:customStyle="1" w:styleId="StyleComplexZarJustified">
    <w:name w:val="Style (Complex) Zar Justified"/>
    <w:basedOn w:val="Normal"/>
    <w:rsid w:val="00930254"/>
    <w:rPr>
      <w:rFonts w:ascii="Verdana" w:hAnsi="Verdana" w:cs="Zar"/>
      <w:sz w:val="18"/>
      <w:lang w:bidi="fa-IR"/>
    </w:rPr>
  </w:style>
  <w:style w:type="paragraph" w:customStyle="1" w:styleId="StyleCaptionCentered">
    <w:name w:val="Style Caption + Centered"/>
    <w:basedOn w:val="Caption"/>
    <w:autoRedefine/>
    <w:rsid w:val="00930254"/>
    <w:pPr>
      <w:spacing w:before="120" w:after="120" w:line="360" w:lineRule="auto"/>
    </w:pPr>
    <w:rPr>
      <w:rFonts w:ascii="Verdana" w:hAnsi="Verdana"/>
      <w:sz w:val="18"/>
      <w:szCs w:val="22"/>
    </w:rPr>
  </w:style>
  <w:style w:type="paragraph" w:customStyle="1" w:styleId="StyleCaptionCentered1">
    <w:name w:val="Style Caption + Centered1"/>
    <w:basedOn w:val="Caption"/>
    <w:autoRedefine/>
    <w:rsid w:val="00930254"/>
    <w:pPr>
      <w:spacing w:before="120" w:after="120" w:line="360" w:lineRule="auto"/>
    </w:pPr>
    <w:rPr>
      <w:rFonts w:ascii="Verdana" w:hAnsi="Verdana"/>
      <w:sz w:val="18"/>
      <w:szCs w:val="22"/>
    </w:rPr>
  </w:style>
  <w:style w:type="paragraph" w:customStyle="1" w:styleId="StyleformulaComplexNazanin">
    <w:name w:val="Style formula + (Complex) Nazanin"/>
    <w:basedOn w:val="formula"/>
    <w:rsid w:val="00930254"/>
    <w:pPr>
      <w:numPr>
        <w:numId w:val="0"/>
      </w:numPr>
    </w:pPr>
  </w:style>
  <w:style w:type="paragraph" w:customStyle="1" w:styleId="StyleHeading2ComplexZarJustified">
    <w:name w:val="Style Heading 2 + (Complex) Zar Justified"/>
    <w:basedOn w:val="Heading2"/>
    <w:rsid w:val="00930254"/>
    <w:pPr>
      <w:numPr>
        <w:ilvl w:val="0"/>
        <w:numId w:val="0"/>
      </w:numPr>
      <w:spacing w:before="280" w:after="240"/>
      <w:jc w:val="both"/>
    </w:pPr>
    <w:rPr>
      <w:rFonts w:cs="Zar"/>
      <w:sz w:val="28"/>
      <w:lang w:bidi="fa-IR"/>
    </w:rPr>
  </w:style>
  <w:style w:type="paragraph" w:customStyle="1" w:styleId="StyleHeading4ComplexNazaninNotBold">
    <w:name w:val="Style Heading 4 + (Complex) Nazanin Not Bold"/>
    <w:basedOn w:val="Heading4"/>
    <w:rsid w:val="00930254"/>
    <w:pPr>
      <w:numPr>
        <w:ilvl w:val="0"/>
        <w:numId w:val="0"/>
      </w:numPr>
      <w:spacing w:before="120" w:after="80"/>
      <w:jc w:val="center"/>
    </w:pPr>
    <w:rPr>
      <w:rFonts w:cs="Zar"/>
      <w:b w:val="0"/>
      <w:sz w:val="26"/>
      <w:szCs w:val="36"/>
      <w:lang w:bidi="fa-IR"/>
    </w:rPr>
  </w:style>
  <w:style w:type="paragraph" w:customStyle="1" w:styleId="a2">
    <w:name w:val="متن"/>
    <w:basedOn w:val="Normal"/>
    <w:link w:val="Char2"/>
    <w:rsid w:val="00930254"/>
    <w:pPr>
      <w:spacing w:line="360" w:lineRule="auto"/>
      <w:ind w:left="57" w:right="57" w:firstLine="340"/>
      <w:jc w:val="lowKashida"/>
    </w:pPr>
    <w:rPr>
      <w:lang w:bidi="fa-IR"/>
    </w:rPr>
  </w:style>
  <w:style w:type="paragraph" w:customStyle="1" w:styleId="StyleJustifiedLinespacing15lines">
    <w:name w:val="Style Justified Line spacing:  1.5 lines"/>
    <w:basedOn w:val="a2"/>
    <w:rsid w:val="00930254"/>
    <w:pPr>
      <w:jc w:val="both"/>
    </w:pPr>
  </w:style>
  <w:style w:type="paragraph" w:customStyle="1" w:styleId="StyleStyleHeading3UCS">
    <w:name w:val="Style Style Heading 3 UCS + +"/>
    <w:basedOn w:val="Normal"/>
    <w:rsid w:val="00930254"/>
    <w:pPr>
      <w:keepNext/>
      <w:bidi w:val="0"/>
      <w:spacing w:before="280" w:after="200"/>
      <w:ind w:left="144" w:hanging="144"/>
      <w:outlineLvl w:val="2"/>
    </w:pPr>
    <w:rPr>
      <w:rFonts w:ascii="Verdana" w:hAnsi="Verdana" w:cs="B Zar"/>
      <w:b/>
      <w:bCs/>
      <w:sz w:val="28"/>
      <w:lang w:bidi="fa-IR"/>
    </w:rPr>
  </w:style>
  <w:style w:type="paragraph" w:customStyle="1" w:styleId="Char">
    <w:name w:val="متن Char"/>
    <w:basedOn w:val="Normal"/>
    <w:link w:val="CharChar"/>
    <w:rsid w:val="00930254"/>
    <w:pPr>
      <w:spacing w:line="360" w:lineRule="auto"/>
      <w:ind w:left="57" w:right="57" w:firstLine="340"/>
      <w:jc w:val="lowKashida"/>
    </w:pPr>
    <w:rPr>
      <w:lang w:bidi="fa-IR"/>
    </w:rPr>
  </w:style>
  <w:style w:type="paragraph" w:customStyle="1" w:styleId="Style1">
    <w:name w:val="Style1"/>
    <w:basedOn w:val="Char"/>
    <w:next w:val="CharCharChar"/>
    <w:rsid w:val="00930254"/>
  </w:style>
  <w:style w:type="paragraph" w:customStyle="1" w:styleId="Style2">
    <w:name w:val="Style2"/>
    <w:basedOn w:val="Normal"/>
    <w:rsid w:val="00930254"/>
    <w:pPr>
      <w:spacing w:after="480"/>
      <w:jc w:val="center"/>
    </w:pPr>
    <w:rPr>
      <w:sz w:val="18"/>
      <w:szCs w:val="20"/>
      <w:lang w:bidi="fa-IR"/>
    </w:rPr>
  </w:style>
  <w:style w:type="table" w:styleId="TableElegant">
    <w:name w:val="Table Elegant"/>
    <w:basedOn w:val="TableNormal"/>
    <w:rsid w:val="00930254"/>
    <w:rPr>
      <w:rFonts w:ascii="Times New Roman" w:eastAsia="Times New Roman" w:hAnsi="Times New Roman" w:cs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5">
    <w:name w:val="toc 5"/>
    <w:basedOn w:val="Normal"/>
    <w:next w:val="Normal"/>
    <w:autoRedefine/>
    <w:uiPriority w:val="39"/>
    <w:rsid w:val="00930254"/>
    <w:pPr>
      <w:ind w:left="540"/>
      <w:jc w:val="left"/>
    </w:pPr>
    <w:rPr>
      <w:rFonts w:cs="Times New Roman"/>
      <w:sz w:val="20"/>
      <w:szCs w:val="24"/>
      <w:lang w:bidi="fa-IR"/>
    </w:rPr>
  </w:style>
  <w:style w:type="paragraph" w:styleId="TOC6">
    <w:name w:val="toc 6"/>
    <w:basedOn w:val="Normal"/>
    <w:next w:val="Normal"/>
    <w:autoRedefine/>
    <w:uiPriority w:val="39"/>
    <w:rsid w:val="00930254"/>
    <w:pPr>
      <w:ind w:left="720"/>
      <w:jc w:val="left"/>
    </w:pPr>
    <w:rPr>
      <w:rFonts w:cs="Times New Roman"/>
      <w:sz w:val="20"/>
      <w:szCs w:val="24"/>
      <w:lang w:bidi="fa-IR"/>
    </w:rPr>
  </w:style>
  <w:style w:type="paragraph" w:styleId="TOC7">
    <w:name w:val="toc 7"/>
    <w:basedOn w:val="Normal"/>
    <w:next w:val="Normal"/>
    <w:autoRedefine/>
    <w:uiPriority w:val="39"/>
    <w:rsid w:val="00930254"/>
    <w:pPr>
      <w:ind w:left="900"/>
      <w:jc w:val="left"/>
    </w:pPr>
    <w:rPr>
      <w:rFonts w:cs="Times New Roman"/>
      <w:sz w:val="20"/>
      <w:szCs w:val="24"/>
      <w:lang w:bidi="fa-IR"/>
    </w:rPr>
  </w:style>
  <w:style w:type="paragraph" w:styleId="TOC8">
    <w:name w:val="toc 8"/>
    <w:basedOn w:val="Normal"/>
    <w:next w:val="Normal"/>
    <w:autoRedefine/>
    <w:uiPriority w:val="39"/>
    <w:rsid w:val="00930254"/>
    <w:pPr>
      <w:ind w:left="1080"/>
      <w:jc w:val="left"/>
    </w:pPr>
    <w:rPr>
      <w:rFonts w:cs="Times New Roman"/>
      <w:sz w:val="20"/>
      <w:szCs w:val="24"/>
      <w:lang w:bidi="fa-IR"/>
    </w:rPr>
  </w:style>
  <w:style w:type="paragraph" w:styleId="TOC9">
    <w:name w:val="toc 9"/>
    <w:basedOn w:val="Normal"/>
    <w:next w:val="Normal"/>
    <w:autoRedefine/>
    <w:uiPriority w:val="39"/>
    <w:rsid w:val="00930254"/>
    <w:pPr>
      <w:ind w:left="1260"/>
      <w:jc w:val="left"/>
    </w:pPr>
    <w:rPr>
      <w:rFonts w:cs="Times New Roman"/>
      <w:sz w:val="20"/>
      <w:szCs w:val="24"/>
      <w:lang w:bidi="fa-IR"/>
    </w:rPr>
  </w:style>
  <w:style w:type="paragraph" w:customStyle="1" w:styleId="UCSHeading2">
    <w:name w:val="UCS Heading 2"/>
    <w:basedOn w:val="Heading2"/>
    <w:next w:val="a2"/>
    <w:rsid w:val="00930254"/>
    <w:pPr>
      <w:numPr>
        <w:ilvl w:val="0"/>
        <w:numId w:val="0"/>
      </w:numPr>
      <w:spacing w:before="280" w:after="240"/>
      <w:ind w:left="180"/>
      <w:jc w:val="both"/>
    </w:pPr>
    <w:rPr>
      <w:rFonts w:cs="Zar"/>
      <w:i/>
      <w:sz w:val="28"/>
      <w:lang w:bidi="fa-IR"/>
    </w:rPr>
  </w:style>
  <w:style w:type="paragraph" w:customStyle="1" w:styleId="a3">
    <w:name w:val="بلد"/>
    <w:basedOn w:val="Char"/>
    <w:link w:val="Char0"/>
    <w:rsid w:val="00930254"/>
    <w:pPr>
      <w:keepNext/>
      <w:ind w:left="58" w:right="58" w:firstLine="346"/>
    </w:pPr>
    <w:rPr>
      <w:b/>
      <w:bCs/>
    </w:rPr>
  </w:style>
  <w:style w:type="character" w:customStyle="1" w:styleId="CharChar">
    <w:name w:val="متن Char Char"/>
    <w:basedOn w:val="DefaultParagraphFont"/>
    <w:link w:val="Char"/>
    <w:rsid w:val="00930254"/>
    <w:rPr>
      <w:rFonts w:ascii="Times New Roman" w:eastAsia="Times New Roman" w:hAnsi="Times New Roman" w:cs="Nazanin"/>
      <w:sz w:val="24"/>
      <w:szCs w:val="28"/>
      <w:lang w:bidi="fa-IR"/>
    </w:rPr>
  </w:style>
  <w:style w:type="character" w:customStyle="1" w:styleId="Char0">
    <w:name w:val="بلد Char"/>
    <w:basedOn w:val="CharChar"/>
    <w:link w:val="a3"/>
    <w:rsid w:val="00930254"/>
    <w:rPr>
      <w:rFonts w:ascii="Times New Roman" w:eastAsia="Times New Roman" w:hAnsi="Times New Roman" w:cs="Nazanin"/>
      <w:b/>
      <w:bCs/>
      <w:sz w:val="24"/>
      <w:szCs w:val="28"/>
      <w:lang w:bidi="fa-IR"/>
    </w:rPr>
  </w:style>
  <w:style w:type="paragraph" w:customStyle="1" w:styleId="a4">
    <w:name w:val="جدول"/>
    <w:basedOn w:val="Caption"/>
    <w:autoRedefine/>
    <w:rsid w:val="00930254"/>
    <w:pPr>
      <w:spacing w:after="0" w:line="360" w:lineRule="auto"/>
      <w:ind w:left="2592" w:hanging="1152"/>
    </w:pPr>
    <w:rPr>
      <w:b w:val="0"/>
      <w:bCs w:val="0"/>
    </w:rPr>
  </w:style>
  <w:style w:type="paragraph" w:customStyle="1" w:styleId="Char1">
    <w:name w:val="جدول Char"/>
    <w:basedOn w:val="Caption"/>
    <w:link w:val="CharChar0"/>
    <w:autoRedefine/>
    <w:rsid w:val="00930254"/>
    <w:pPr>
      <w:spacing w:after="0" w:line="360" w:lineRule="auto"/>
      <w:ind w:left="2772" w:hanging="1152"/>
    </w:pPr>
    <w:rPr>
      <w:b w:val="0"/>
      <w:bCs w:val="0"/>
    </w:rPr>
  </w:style>
  <w:style w:type="character" w:customStyle="1" w:styleId="CharChar0">
    <w:name w:val="جدول Char Char"/>
    <w:basedOn w:val="CaptionChar"/>
    <w:link w:val="Char1"/>
    <w:rsid w:val="00930254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a5">
    <w:name w:val="سرفصل"/>
    <w:basedOn w:val="Heading1"/>
    <w:rsid w:val="00930254"/>
    <w:pPr>
      <w:pageBreakBefore w:val="0"/>
      <w:numPr>
        <w:numId w:val="0"/>
      </w:numPr>
      <w:spacing w:before="1440" w:after="2040"/>
      <w:jc w:val="center"/>
    </w:pPr>
    <w:rPr>
      <w:rFonts w:cs="B Nazanin"/>
      <w:sz w:val="52"/>
      <w:szCs w:val="60"/>
      <w:lang w:bidi="fa-IR"/>
    </w:rPr>
  </w:style>
  <w:style w:type="paragraph" w:customStyle="1" w:styleId="a0">
    <w:name w:val="شکل"/>
    <w:basedOn w:val="Normal"/>
    <w:autoRedefine/>
    <w:rsid w:val="00930254"/>
    <w:pPr>
      <w:numPr>
        <w:numId w:val="6"/>
      </w:numPr>
      <w:tabs>
        <w:tab w:val="num" w:pos="1080"/>
      </w:tabs>
      <w:spacing w:line="360" w:lineRule="auto"/>
      <w:ind w:left="1080"/>
      <w:jc w:val="center"/>
    </w:pPr>
    <w:rPr>
      <w:sz w:val="20"/>
      <w:szCs w:val="24"/>
      <w:lang w:bidi="fa-IR"/>
    </w:rPr>
  </w:style>
  <w:style w:type="paragraph" w:customStyle="1" w:styleId="CharChar1">
    <w:name w:val="شکل Char Char"/>
    <w:basedOn w:val="Normal"/>
    <w:next w:val="Normal"/>
    <w:autoRedefine/>
    <w:rsid w:val="00930254"/>
    <w:pPr>
      <w:spacing w:after="480"/>
      <w:ind w:left="1008" w:hanging="1008"/>
      <w:jc w:val="center"/>
    </w:pPr>
    <w:rPr>
      <w:rFonts w:ascii="Verdana" w:hAnsi="Verdana"/>
      <w:sz w:val="18"/>
      <w:szCs w:val="24"/>
      <w:lang w:bidi="fa-IR"/>
    </w:rPr>
  </w:style>
  <w:style w:type="character" w:customStyle="1" w:styleId="CharCharCharChar">
    <w:name w:val="شکل Char Char Char Char"/>
    <w:basedOn w:val="DefaultParagraphFont"/>
    <w:link w:val="CharCharChar"/>
    <w:rsid w:val="00930254"/>
    <w:rPr>
      <w:rFonts w:ascii="Times New Roman" w:eastAsia="Times New Roman" w:hAnsi="Times New Roman" w:cs="Nazanin"/>
      <w:szCs w:val="24"/>
      <w:lang w:bidi="fa-IR"/>
    </w:rPr>
  </w:style>
  <w:style w:type="paragraph" w:customStyle="1" w:styleId="Char3">
    <w:name w:val="فرمول Char"/>
    <w:basedOn w:val="Normal"/>
    <w:link w:val="CharChar2"/>
    <w:autoRedefine/>
    <w:rsid w:val="00930254"/>
    <w:pPr>
      <w:tabs>
        <w:tab w:val="right" w:pos="8222"/>
      </w:tabs>
      <w:spacing w:before="120" w:after="120" w:line="360" w:lineRule="auto"/>
      <w:ind w:left="180" w:firstLine="170"/>
      <w:jc w:val="left"/>
    </w:pPr>
    <w:rPr>
      <w:rFonts w:ascii="Verdana" w:hAnsi="Verdana"/>
      <w:i/>
      <w:sz w:val="18"/>
      <w:lang w:bidi="fa-IR"/>
    </w:rPr>
  </w:style>
  <w:style w:type="paragraph" w:customStyle="1" w:styleId="a6">
    <w:name w:val="فرمول بدون شماره"/>
    <w:basedOn w:val="a2"/>
    <w:next w:val="a2"/>
    <w:rsid w:val="00930254"/>
    <w:pPr>
      <w:tabs>
        <w:tab w:val="right" w:pos="57"/>
        <w:tab w:val="right" w:pos="8222"/>
      </w:tabs>
    </w:pPr>
  </w:style>
  <w:style w:type="paragraph" w:customStyle="1" w:styleId="2">
    <w:name w:val="متن 2"/>
    <w:basedOn w:val="Normal"/>
    <w:rsid w:val="00930254"/>
    <w:pPr>
      <w:spacing w:line="360" w:lineRule="auto"/>
      <w:ind w:left="72"/>
      <w:jc w:val="lowKashida"/>
    </w:pPr>
    <w:rPr>
      <w:rFonts w:cs="Zar"/>
      <w:i/>
      <w:szCs w:val="24"/>
      <w:lang w:bidi="fa-IR"/>
    </w:rPr>
  </w:style>
  <w:style w:type="paragraph" w:customStyle="1" w:styleId="2CharChar">
    <w:name w:val="متن 2 Char Char"/>
    <w:basedOn w:val="Normal"/>
    <w:link w:val="2CharCharChar"/>
    <w:rsid w:val="00930254"/>
    <w:pPr>
      <w:spacing w:line="360" w:lineRule="auto"/>
      <w:ind w:left="72"/>
      <w:jc w:val="lowKashida"/>
    </w:pPr>
    <w:rPr>
      <w:i/>
      <w:szCs w:val="24"/>
      <w:lang w:bidi="fa-IR"/>
    </w:rPr>
  </w:style>
  <w:style w:type="character" w:customStyle="1" w:styleId="2CharCharChar">
    <w:name w:val="متن 2 Char Char Char"/>
    <w:basedOn w:val="DefaultParagraphFont"/>
    <w:link w:val="2CharChar"/>
    <w:rsid w:val="00930254"/>
    <w:rPr>
      <w:rFonts w:ascii="Times New Roman" w:eastAsia="Times New Roman" w:hAnsi="Times New Roman" w:cs="Nazanin"/>
      <w:i/>
      <w:sz w:val="24"/>
      <w:szCs w:val="24"/>
      <w:lang w:bidi="fa-IR"/>
    </w:rPr>
  </w:style>
  <w:style w:type="character" w:customStyle="1" w:styleId="CharChar10">
    <w:name w:val="متن Char Char1"/>
    <w:basedOn w:val="DefaultParagraphFont"/>
    <w:rsid w:val="00930254"/>
    <w:rPr>
      <w:rFonts w:cs="Nazanin"/>
      <w:szCs w:val="28"/>
      <w:lang w:val="en-US" w:eastAsia="en-US" w:bidi="ar-SA"/>
    </w:rPr>
  </w:style>
  <w:style w:type="character" w:customStyle="1" w:styleId="Char10">
    <w:name w:val="متن Char1"/>
    <w:basedOn w:val="DefaultParagraphFont"/>
    <w:rsid w:val="00930254"/>
    <w:rPr>
      <w:rFonts w:ascii="Verdana" w:hAnsi="Verdana" w:cs="B Lotus"/>
      <w:sz w:val="18"/>
      <w:szCs w:val="28"/>
      <w:lang w:val="en-US" w:eastAsia="en-US" w:bidi="fa-IR"/>
    </w:rPr>
  </w:style>
  <w:style w:type="character" w:customStyle="1" w:styleId="Char2">
    <w:name w:val="متن Char2"/>
    <w:basedOn w:val="DefaultParagraphFont"/>
    <w:link w:val="a2"/>
    <w:rsid w:val="00930254"/>
    <w:rPr>
      <w:rFonts w:ascii="Times New Roman" w:eastAsia="Times New Roman" w:hAnsi="Times New Roman" w:cs="Nazanin"/>
      <w:sz w:val="24"/>
      <w:szCs w:val="28"/>
      <w:lang w:bidi="fa-IR"/>
    </w:rPr>
  </w:style>
  <w:style w:type="paragraph" w:customStyle="1" w:styleId="a7">
    <w:name w:val="منابع"/>
    <w:basedOn w:val="Normal"/>
    <w:link w:val="CharChar11"/>
    <w:autoRedefine/>
    <w:rsid w:val="00930254"/>
    <w:pPr>
      <w:bidi w:val="0"/>
      <w:spacing w:after="60"/>
      <w:ind w:left="540"/>
      <w:jc w:val="lowKashida"/>
    </w:pPr>
    <w:rPr>
      <w:rFonts w:ascii="Arial" w:hAnsi="Arial"/>
    </w:rPr>
  </w:style>
  <w:style w:type="character" w:customStyle="1" w:styleId="CharChar3">
    <w:name w:val="منابع Char Char"/>
    <w:basedOn w:val="DefaultParagraphFont"/>
    <w:rsid w:val="00930254"/>
    <w:rPr>
      <w:rFonts w:cs="Nazanin"/>
      <w:sz w:val="24"/>
      <w:szCs w:val="28"/>
      <w:lang w:val="en-US" w:eastAsia="en-US" w:bidi="fa-IR"/>
    </w:rPr>
  </w:style>
  <w:style w:type="character" w:customStyle="1" w:styleId="CharChar11">
    <w:name w:val="منابع Char Char1"/>
    <w:basedOn w:val="DefaultParagraphFont"/>
    <w:link w:val="a7"/>
    <w:rsid w:val="00930254"/>
    <w:rPr>
      <w:rFonts w:ascii="Arial" w:eastAsia="Times New Roman" w:hAnsi="Arial" w:cs="Nazanin"/>
      <w:sz w:val="24"/>
      <w:szCs w:val="28"/>
    </w:rPr>
  </w:style>
  <w:style w:type="character" w:customStyle="1" w:styleId="Style2CharCharNotLatinItalicCharChar">
    <w:name w:val="Style متن 2 Char Char + Not (Latin) Italic Char Char"/>
    <w:basedOn w:val="2CharCharChar"/>
    <w:link w:val="Style2CharCharNotLatinItalicChar"/>
    <w:rsid w:val="00930254"/>
    <w:rPr>
      <w:rFonts w:ascii="Times New Roman" w:eastAsia="Times New Roman" w:hAnsi="Times New Roman" w:cs="B Nazanin"/>
      <w:i/>
      <w:sz w:val="24"/>
      <w:szCs w:val="26"/>
      <w:lang w:bidi="fa-IR"/>
    </w:rPr>
  </w:style>
  <w:style w:type="paragraph" w:customStyle="1" w:styleId="StyleUCSHeading2NotLatinItalic">
    <w:name w:val="Style UCS Heading 2 + Not (Latin) Italic"/>
    <w:basedOn w:val="UCSHeading2"/>
    <w:rsid w:val="00930254"/>
    <w:pPr>
      <w:numPr>
        <w:ilvl w:val="1"/>
        <w:numId w:val="3"/>
      </w:numPr>
      <w:tabs>
        <w:tab w:val="clear" w:pos="576"/>
      </w:tabs>
      <w:ind w:left="180" w:firstLine="0"/>
    </w:pPr>
    <w:rPr>
      <w:rFonts w:cs="B Nazanin"/>
      <w:i w:val="0"/>
    </w:rPr>
  </w:style>
  <w:style w:type="paragraph" w:customStyle="1" w:styleId="StyleNotLatinItalic">
    <w:name w:val="Style فرمول + Not (Latin) Italic"/>
    <w:basedOn w:val="Char3"/>
    <w:link w:val="StyleNotLatinItalicChar"/>
    <w:rsid w:val="00930254"/>
    <w:rPr>
      <w:i w:val="0"/>
    </w:rPr>
  </w:style>
  <w:style w:type="character" w:customStyle="1" w:styleId="CharChar2">
    <w:name w:val="فرمول Char Char"/>
    <w:basedOn w:val="DefaultParagraphFont"/>
    <w:link w:val="Char3"/>
    <w:rsid w:val="00930254"/>
    <w:rPr>
      <w:rFonts w:ascii="Verdana" w:eastAsia="Times New Roman" w:hAnsi="Verdana" w:cs="B Nazanin"/>
      <w:i/>
      <w:sz w:val="18"/>
      <w:szCs w:val="28"/>
      <w:lang w:bidi="fa-IR"/>
    </w:rPr>
  </w:style>
  <w:style w:type="character" w:customStyle="1" w:styleId="StyleNotLatinItalicChar">
    <w:name w:val="Style فرمول + Not (Latin) Italic Char"/>
    <w:basedOn w:val="CharChar2"/>
    <w:link w:val="StyleNotLatinItalic"/>
    <w:rsid w:val="00930254"/>
    <w:rPr>
      <w:rFonts w:ascii="Verdana" w:eastAsia="Times New Roman" w:hAnsi="Verdana" w:cs="B Nazanin"/>
      <w:i/>
      <w:sz w:val="18"/>
      <w:szCs w:val="28"/>
      <w:lang w:bidi="fa-IR"/>
    </w:rPr>
  </w:style>
  <w:style w:type="character" w:customStyle="1" w:styleId="MTEquationSection">
    <w:name w:val="MTEquationSection"/>
    <w:basedOn w:val="DefaultParagraphFont"/>
    <w:rsid w:val="00930254"/>
    <w:rPr>
      <w:rFonts w:cs="B Nazanin"/>
      <w:vanish w:val="0"/>
      <w:color w:val="FF0000"/>
      <w:sz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930254"/>
    <w:pPr>
      <w:tabs>
        <w:tab w:val="center" w:pos="4320"/>
        <w:tab w:val="right" w:pos="8640"/>
      </w:tabs>
      <w:jc w:val="center"/>
    </w:pPr>
    <w:rPr>
      <w:rFonts w:ascii="Verdana" w:hAnsi="Verdana"/>
      <w:position w:val="-28"/>
      <w:sz w:val="28"/>
      <w:lang w:bidi="fa-IR"/>
    </w:rPr>
  </w:style>
  <w:style w:type="character" w:customStyle="1" w:styleId="MTDisplayEquationChar">
    <w:name w:val="MTDisplayEquation Char"/>
    <w:basedOn w:val="DefaultParagraphFont"/>
    <w:link w:val="MTDisplayEquation"/>
    <w:rsid w:val="00930254"/>
    <w:rPr>
      <w:rFonts w:ascii="Verdana" w:eastAsia="Times New Roman" w:hAnsi="Verdana" w:cs="B Nazanin"/>
      <w:position w:val="-28"/>
      <w:sz w:val="28"/>
      <w:szCs w:val="28"/>
      <w:lang w:bidi="fa-IR"/>
    </w:rPr>
  </w:style>
  <w:style w:type="paragraph" w:styleId="NoSpacing">
    <w:name w:val="No Spacing"/>
    <w:link w:val="NoSpacingChar"/>
    <w:uiPriority w:val="1"/>
    <w:qFormat/>
    <w:rsid w:val="00930254"/>
    <w:rPr>
      <w:rFonts w:eastAsia="Times New Roman"/>
      <w:sz w:val="22"/>
      <w:szCs w:val="22"/>
    </w:rPr>
  </w:style>
  <w:style w:type="character" w:customStyle="1" w:styleId="m">
    <w:name w:val="m"/>
    <w:basedOn w:val="DefaultParagraphFont"/>
    <w:rsid w:val="00930254"/>
  </w:style>
  <w:style w:type="paragraph" w:styleId="TOCHeading">
    <w:name w:val="TOC Heading"/>
    <w:basedOn w:val="Heading1"/>
    <w:next w:val="Normal"/>
    <w:uiPriority w:val="39"/>
    <w:unhideWhenUsed/>
    <w:qFormat/>
    <w:rsid w:val="00930254"/>
    <w:pPr>
      <w:keepLines/>
      <w:pageBreakBefore w:val="0"/>
      <w:numPr>
        <w:numId w:val="0"/>
      </w:numPr>
      <w:bidi w:val="0"/>
      <w:spacing w:before="480" w:after="0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6F4B4E"/>
    <w:pPr>
      <w:bidi w:val="0"/>
      <w:spacing w:after="200"/>
      <w:ind w:left="720"/>
      <w:contextualSpacing/>
      <w:jc w:val="left"/>
    </w:pPr>
    <w:rPr>
      <w:rFonts w:eastAsia="Calibri" w:cs="Arial"/>
      <w:sz w:val="22"/>
      <w:szCs w:val="22"/>
      <w:lang w:val="x-none" w:eastAsia="x-none"/>
    </w:rPr>
  </w:style>
  <w:style w:type="character" w:customStyle="1" w:styleId="ListParagraphChar">
    <w:name w:val="List Paragraph Char"/>
    <w:aliases w:val="saber List Paragraph Char"/>
    <w:link w:val="ListParagraph"/>
    <w:uiPriority w:val="34"/>
    <w:rsid w:val="006F4B4E"/>
    <w:rPr>
      <w:sz w:val="22"/>
      <w:szCs w:val="22"/>
      <w:lang w:val="x-none" w:eastAsia="x-none"/>
    </w:rPr>
  </w:style>
  <w:style w:type="paragraph" w:styleId="Subtitle">
    <w:name w:val="Subtitle"/>
    <w:basedOn w:val="Normal"/>
    <w:link w:val="SubtitleChar"/>
    <w:qFormat/>
    <w:rsid w:val="00C447BC"/>
    <w:pPr>
      <w:spacing w:line="240" w:lineRule="auto"/>
      <w:jc w:val="left"/>
    </w:pPr>
    <w:rPr>
      <w:rFonts w:ascii="Times New Roman" w:hAnsi="Times New Roman" w:cs="Times New Roman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447B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47BC"/>
    <w:rPr>
      <w:rFonts w:ascii="Tahoma" w:eastAsia="Times New Roman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C447BC"/>
    <w:rPr>
      <w:rFonts w:eastAsia="Times New Roman"/>
      <w:sz w:val="22"/>
      <w:szCs w:val="22"/>
    </w:rPr>
  </w:style>
  <w:style w:type="character" w:customStyle="1" w:styleId="mtx1">
    <w:name w:val="mtx1"/>
    <w:rsid w:val="00C447BC"/>
    <w:rPr>
      <w:rFonts w:cs="B Nazanin" w:hint="cs"/>
      <w:sz w:val="25"/>
      <w:szCs w:val="25"/>
      <w:rtl/>
    </w:rPr>
  </w:style>
  <w:style w:type="character" w:styleId="LineNumber">
    <w:name w:val="line number"/>
    <w:basedOn w:val="DefaultParagraphFont"/>
    <w:uiPriority w:val="99"/>
    <w:semiHidden/>
    <w:unhideWhenUsed/>
    <w:rsid w:val="00C447BC"/>
  </w:style>
  <w:style w:type="paragraph" w:customStyle="1" w:styleId="Default">
    <w:name w:val="Default"/>
    <w:rsid w:val="00C447B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bidi="fa-IR"/>
    </w:rPr>
  </w:style>
  <w:style w:type="paragraph" w:customStyle="1" w:styleId="description">
    <w:name w:val="description"/>
    <w:basedOn w:val="Normal"/>
    <w:rsid w:val="00C447BC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Cs w:val="24"/>
    </w:rPr>
  </w:style>
  <w:style w:type="paragraph" w:styleId="Title">
    <w:name w:val="Title"/>
    <w:aliases w:val="Title+ 17pt"/>
    <w:basedOn w:val="Normal"/>
    <w:link w:val="TitleChar"/>
    <w:qFormat/>
    <w:rsid w:val="00C447BC"/>
    <w:pPr>
      <w:spacing w:line="240" w:lineRule="auto"/>
      <w:jc w:val="center"/>
    </w:pPr>
    <w:rPr>
      <w:rFonts w:ascii="Times New Roman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TitleChar">
    <w:name w:val="Title Char"/>
    <w:aliases w:val="Title+ 17pt Char"/>
    <w:basedOn w:val="DefaultParagraphFont"/>
    <w:link w:val="Title"/>
    <w:rsid w:val="00C447BC"/>
    <w:rPr>
      <w:rFonts w:ascii="Times New Roman" w:eastAsia="Times New Roman" w:hAnsi="Times New Roman" w:cs="Times New Roman"/>
      <w:b/>
      <w:bCs/>
      <w:noProof/>
      <w:lang w:val="x-none" w:eastAsia="x-none"/>
    </w:rPr>
  </w:style>
  <w:style w:type="character" w:styleId="PlaceholderText">
    <w:name w:val="Placeholder Text"/>
    <w:uiPriority w:val="99"/>
    <w:semiHidden/>
    <w:rsid w:val="00C447BC"/>
    <w:rPr>
      <w:color w:val="808080"/>
    </w:rPr>
  </w:style>
  <w:style w:type="character" w:customStyle="1" w:styleId="CommentTextChar">
    <w:name w:val="Comment Text Char"/>
    <w:link w:val="CommentText"/>
    <w:uiPriority w:val="99"/>
    <w:semiHidden/>
    <w:rsid w:val="00C447BC"/>
    <w:rPr>
      <w:rFonts w:eastAsia="Times New Roman" w:cs="B Nazanin"/>
    </w:rPr>
  </w:style>
  <w:style w:type="character" w:customStyle="1" w:styleId="CommentSubjectChar">
    <w:name w:val="Comment Subject Char"/>
    <w:link w:val="CommentSubject"/>
    <w:uiPriority w:val="99"/>
    <w:semiHidden/>
    <w:rsid w:val="00C447BC"/>
    <w:rPr>
      <w:rFonts w:eastAsia="Times New Roman" w:cs="B Nazani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C447BC"/>
    <w:rPr>
      <w:rFonts w:eastAsia="Times New Roman"/>
      <w:sz w:val="22"/>
      <w:szCs w:val="22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talic1">
    <w:name w:val="italic1"/>
    <w:rsid w:val="00C447BC"/>
    <w:rPr>
      <w:i/>
      <w:iCs/>
    </w:rPr>
  </w:style>
  <w:style w:type="character" w:customStyle="1" w:styleId="red">
    <w:name w:val="red"/>
    <w:rsid w:val="00C447BC"/>
  </w:style>
  <w:style w:type="numbering" w:customStyle="1" w:styleId="NoList1">
    <w:name w:val="No List1"/>
    <w:next w:val="NoList"/>
    <w:uiPriority w:val="99"/>
    <w:semiHidden/>
    <w:rsid w:val="00C447BC"/>
  </w:style>
  <w:style w:type="table" w:customStyle="1" w:styleId="TableGrid2">
    <w:name w:val="Table Grid2"/>
    <w:basedOn w:val="TableNormal"/>
    <w:next w:val="TableGrid"/>
    <w:rsid w:val="00C447BC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447BC"/>
    <w:pPr>
      <w:pBdr>
        <w:bottom w:val="single" w:sz="6" w:space="1" w:color="auto"/>
      </w:pBdr>
      <w:bidi w:val="0"/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447BC"/>
    <w:rPr>
      <w:rFonts w:ascii="Arial" w:eastAsia="Times New Roman" w:hAnsi="Arial"/>
      <w:vanish/>
      <w:sz w:val="16"/>
      <w:szCs w:val="16"/>
    </w:rPr>
  </w:style>
  <w:style w:type="paragraph" w:customStyle="1" w:styleId="xl28">
    <w:name w:val="xl28"/>
    <w:basedOn w:val="Normal"/>
    <w:rsid w:val="00C447BC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B Zar" w:hint="cs"/>
      <w:sz w:val="22"/>
      <w:szCs w:val="22"/>
    </w:rPr>
  </w:style>
  <w:style w:type="table" w:styleId="TableContemporary">
    <w:name w:val="Table Contemporary"/>
    <w:basedOn w:val="TableNormal"/>
    <w:rsid w:val="00C447BC"/>
    <w:rPr>
      <w:rFonts w:ascii="Times New Roman" w:eastAsia="Times New Roman" w:hAnsi="Times New Roman" w:cs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odyTextIndent3">
    <w:name w:val="Body Text Indent 3"/>
    <w:basedOn w:val="Normal"/>
    <w:link w:val="BodyTextIndent3Char"/>
    <w:rsid w:val="00C447BC"/>
    <w:pPr>
      <w:spacing w:after="200"/>
      <w:ind w:left="26"/>
    </w:pPr>
    <w:rPr>
      <w:rFonts w:eastAsia="Calibri" w:cs="B Zar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C447BC"/>
    <w:rPr>
      <w:rFonts w:cs="B Zar"/>
      <w:sz w:val="28"/>
      <w:szCs w:val="28"/>
    </w:rPr>
  </w:style>
  <w:style w:type="paragraph" w:customStyle="1" w:styleId="Head1">
    <w:name w:val="Head1"/>
    <w:basedOn w:val="Heading1"/>
    <w:rsid w:val="00C447BC"/>
    <w:pPr>
      <w:pageBreakBefore w:val="0"/>
      <w:numPr>
        <w:numId w:val="0"/>
      </w:numPr>
      <w:tabs>
        <w:tab w:val="num" w:pos="720"/>
      </w:tabs>
      <w:spacing w:before="0" w:after="200"/>
      <w:ind w:left="720" w:hanging="360"/>
    </w:pPr>
    <w:rPr>
      <w:rFonts w:eastAsia="Calibri" w:cs="B Mitra"/>
      <w:color w:val="FF9900"/>
      <w:kern w:val="0"/>
      <w:sz w:val="32"/>
    </w:rPr>
  </w:style>
  <w:style w:type="paragraph" w:customStyle="1" w:styleId="table">
    <w:name w:val="table"/>
    <w:basedOn w:val="Normal"/>
    <w:autoRedefine/>
    <w:rsid w:val="00C447BC"/>
    <w:pPr>
      <w:tabs>
        <w:tab w:val="num" w:pos="644"/>
      </w:tabs>
      <w:spacing w:after="200"/>
      <w:ind w:left="284"/>
      <w:jc w:val="center"/>
    </w:pPr>
    <w:rPr>
      <w:rFonts w:eastAsia="Calibri" w:cs="B Zar"/>
      <w:sz w:val="22"/>
      <w:szCs w:val="22"/>
    </w:rPr>
  </w:style>
  <w:style w:type="paragraph" w:customStyle="1" w:styleId="fig">
    <w:name w:val="fig"/>
    <w:basedOn w:val="Normal"/>
    <w:rsid w:val="00C447BC"/>
    <w:pPr>
      <w:numPr>
        <w:numId w:val="8"/>
      </w:numPr>
      <w:tabs>
        <w:tab w:val="clear" w:pos="720"/>
        <w:tab w:val="num" w:pos="644"/>
      </w:tabs>
      <w:spacing w:after="200"/>
      <w:ind w:left="284" w:firstLine="0"/>
      <w:jc w:val="center"/>
    </w:pPr>
    <w:rPr>
      <w:rFonts w:eastAsia="Calibri" w:cs="Arial"/>
      <w:b/>
      <w:bCs/>
      <w:sz w:val="18"/>
      <w:szCs w:val="22"/>
      <w:lang w:bidi="fa-IR"/>
    </w:rPr>
  </w:style>
  <w:style w:type="paragraph" w:customStyle="1" w:styleId="a">
    <w:name w:val="د"/>
    <w:basedOn w:val="Normal"/>
    <w:rsid w:val="00C447BC"/>
    <w:pPr>
      <w:numPr>
        <w:ilvl w:val="2"/>
        <w:numId w:val="9"/>
      </w:numPr>
      <w:tabs>
        <w:tab w:val="clear" w:pos="1440"/>
      </w:tabs>
      <w:spacing w:after="200"/>
      <w:ind w:left="0" w:firstLine="0"/>
    </w:pPr>
    <w:rPr>
      <w:rFonts w:eastAsia="Calibri" w:cs="B Zar"/>
      <w:b/>
      <w:bCs/>
      <w:sz w:val="22"/>
    </w:rPr>
  </w:style>
  <w:style w:type="paragraph" w:customStyle="1" w:styleId="N">
    <w:name w:val="N"/>
    <w:basedOn w:val="Normal"/>
    <w:rsid w:val="00C447BC"/>
    <w:pPr>
      <w:tabs>
        <w:tab w:val="num" w:pos="206"/>
      </w:tabs>
      <w:spacing w:after="200"/>
      <w:ind w:left="206" w:right="206"/>
    </w:pPr>
    <w:rPr>
      <w:rFonts w:eastAsia="Calibri" w:cs="B Zar"/>
      <w:b/>
      <w:bCs/>
      <w:color w:val="993300"/>
      <w:sz w:val="22"/>
    </w:rPr>
  </w:style>
  <w:style w:type="paragraph" w:customStyle="1" w:styleId="a8">
    <w:name w:val="دخ"/>
    <w:basedOn w:val="Normal"/>
    <w:rsid w:val="00C447BC"/>
    <w:pPr>
      <w:spacing w:after="200"/>
      <w:jc w:val="lowKashida"/>
    </w:pPr>
    <w:rPr>
      <w:rFonts w:eastAsia="Calibri" w:cs="B Zar"/>
      <w:b/>
      <w:bCs/>
      <w:sz w:val="22"/>
    </w:rPr>
  </w:style>
  <w:style w:type="character" w:customStyle="1" w:styleId="a9">
    <w:name w:val="a"/>
    <w:basedOn w:val="DefaultParagraphFont"/>
    <w:rsid w:val="00C447BC"/>
  </w:style>
  <w:style w:type="table" w:styleId="TableList1">
    <w:name w:val="Table List 1"/>
    <w:basedOn w:val="TableNormal"/>
    <w:rsid w:val="00C447BC"/>
    <w:rPr>
      <w:rFonts w:ascii="Times New Roman" w:eastAsia="Times New Roman" w:hAnsi="Times New Roman" w:cs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C447BC"/>
    <w:rPr>
      <w:b/>
      <w:bCs/>
    </w:rPr>
  </w:style>
  <w:style w:type="paragraph" w:customStyle="1" w:styleId="h2">
    <w:name w:val="h2"/>
    <w:basedOn w:val="Normal"/>
    <w:rsid w:val="00C447BC"/>
    <w:pPr>
      <w:bidi w:val="0"/>
      <w:spacing w:before="100" w:beforeAutospacing="1" w:after="100" w:afterAutospacing="1"/>
      <w:jc w:val="left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xl22">
    <w:name w:val="xl22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Batang" w:cs="B Zar" w:hint="cs"/>
      <w:b/>
      <w:bCs/>
      <w:sz w:val="22"/>
      <w:szCs w:val="22"/>
    </w:rPr>
  </w:style>
  <w:style w:type="paragraph" w:customStyle="1" w:styleId="xl23">
    <w:name w:val="xl23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Batang" w:cs="B Zar" w:hint="cs"/>
      <w:sz w:val="22"/>
      <w:szCs w:val="22"/>
    </w:rPr>
  </w:style>
  <w:style w:type="paragraph" w:customStyle="1" w:styleId="xl24">
    <w:name w:val="xl24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eastAsia="Batang" w:cs="B Zar" w:hint="cs"/>
      <w:sz w:val="22"/>
      <w:szCs w:val="22"/>
    </w:rPr>
  </w:style>
  <w:style w:type="paragraph" w:customStyle="1" w:styleId="xl25">
    <w:name w:val="xl25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eastAsia="Batang" w:cs="B Zar" w:hint="cs"/>
      <w:sz w:val="22"/>
      <w:szCs w:val="22"/>
    </w:rPr>
  </w:style>
  <w:style w:type="paragraph" w:customStyle="1" w:styleId="xl26">
    <w:name w:val="xl26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eastAsia="Batang" w:cs="B Zar" w:hint="cs"/>
      <w:sz w:val="22"/>
      <w:szCs w:val="22"/>
    </w:rPr>
  </w:style>
  <w:style w:type="paragraph" w:customStyle="1" w:styleId="xl27">
    <w:name w:val="xl27"/>
    <w:basedOn w:val="Normal"/>
    <w:rsid w:val="00C44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eastAsia="Batang" w:cs="B Zar" w:hint="cs"/>
      <w:sz w:val="22"/>
      <w:szCs w:val="22"/>
    </w:rPr>
  </w:style>
  <w:style w:type="table" w:customStyle="1" w:styleId="Style3">
    <w:name w:val="Style3"/>
    <w:basedOn w:val="TableContemporary"/>
    <w:rsid w:val="00C447BC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Style4">
    <w:name w:val="Style4"/>
    <w:basedOn w:val="TableContemporary"/>
    <w:rsid w:val="00C447BC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Style5">
    <w:name w:val="Style5"/>
    <w:basedOn w:val="TableContemporary"/>
    <w:rsid w:val="00C447BC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LightGrid-Accent11">
    <w:name w:val="Light Grid - Accent 11"/>
    <w:basedOn w:val="TableNormal"/>
    <w:uiPriority w:val="62"/>
    <w:rsid w:val="00C447B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@GungsuhChe" w:eastAsia="Times New Roman" w:hAnsi="@GungsuhChe" w:cs="Times New Roman"/>
        <w:b/>
        <w:bCs/>
      </w:rPr>
    </w:tblStylePr>
    <w:tblStylePr w:type="lastCol"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C447B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C447B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1">
    <w:name w:val="Medium Grid 11"/>
    <w:basedOn w:val="TableNormal"/>
    <w:uiPriority w:val="67"/>
    <w:rsid w:val="00C447BC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List-Accent11">
    <w:name w:val="Light List - Accent 11"/>
    <w:basedOn w:val="TableNormal"/>
    <w:uiPriority w:val="61"/>
    <w:rsid w:val="00C447B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level3">
    <w:name w:val="level3"/>
    <w:basedOn w:val="DefaultParagraphFont"/>
    <w:rsid w:val="00C447BC"/>
  </w:style>
  <w:style w:type="paragraph" w:customStyle="1" w:styleId="VAFigureCaptionChar">
    <w:name w:val="VA_Figure_Caption Char"/>
    <w:basedOn w:val="Normal"/>
    <w:next w:val="Normal"/>
    <w:link w:val="VAFigureCaptionCharChar"/>
    <w:rsid w:val="00C447BC"/>
    <w:pPr>
      <w:bidi w:val="0"/>
      <w:spacing w:after="200" w:line="480" w:lineRule="auto"/>
    </w:pPr>
    <w:rPr>
      <w:rFonts w:ascii="Times" w:eastAsia="Calibri" w:hAnsi="Times" w:cs="Arial"/>
      <w:sz w:val="22"/>
      <w:szCs w:val="22"/>
    </w:rPr>
  </w:style>
  <w:style w:type="character" w:customStyle="1" w:styleId="VAFigureCaptionCharChar">
    <w:name w:val="VA_Figure_Caption Char Char"/>
    <w:link w:val="VAFigureCaptionChar"/>
    <w:rsid w:val="00C447BC"/>
    <w:rPr>
      <w:rFonts w:ascii="Times" w:hAnsi="Times"/>
      <w:sz w:val="22"/>
      <w:szCs w:val="22"/>
    </w:rPr>
  </w:style>
  <w:style w:type="table" w:customStyle="1" w:styleId="LightGrid1">
    <w:name w:val="Light Grid1"/>
    <w:basedOn w:val="TableNormal"/>
    <w:uiPriority w:val="62"/>
    <w:rsid w:val="00C447BC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@GungsuhChe" w:eastAsia="Times New Roman" w:hAnsi="@GungsuhCh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@GungsuhChe" w:eastAsia="Times New Roman" w:hAnsi="@GungsuhChe" w:cs="Times New Roman"/>
        <w:b/>
        <w:bCs/>
      </w:rPr>
    </w:tblStylePr>
    <w:tblStylePr w:type="lastCol">
      <w:rPr>
        <w:rFonts w:ascii="@GungsuhChe" w:eastAsia="Times New Roman" w:hAnsi="@GungsuhCh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sid w:val="00C447B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glossarylink">
    <w:name w:val="glossarylink"/>
    <w:basedOn w:val="DefaultParagraphFont"/>
    <w:rsid w:val="00C447BC"/>
  </w:style>
  <w:style w:type="character" w:customStyle="1" w:styleId="dynatree-node">
    <w:name w:val="dynatree-node"/>
    <w:basedOn w:val="DefaultParagraphFont"/>
    <w:rsid w:val="00C447BC"/>
  </w:style>
  <w:style w:type="paragraph" w:customStyle="1" w:styleId="StyleComplexMitra14ptJustifiedLinespacing15lines">
    <w:name w:val="Style (Complex) Mitra 14 pt Justified Line spacing:  1.5 lines"/>
    <w:basedOn w:val="Normal"/>
    <w:link w:val="StyleComplexMitra14ptJustifiedLinespacing15linesChar"/>
    <w:rsid w:val="00C447BC"/>
    <w:pPr>
      <w:bidi w:val="0"/>
      <w:spacing w:line="360" w:lineRule="auto"/>
    </w:pPr>
    <w:rPr>
      <w:rFonts w:ascii="Times New Roman" w:hAnsi="Times New Roman" w:cs="Mitra"/>
    </w:rPr>
  </w:style>
  <w:style w:type="character" w:customStyle="1" w:styleId="StyleComplexMitra14ptJustifiedLinespacing15linesChar">
    <w:name w:val="Style (Complex) Mitra 14 pt Justified Line spacing:  1.5 lines Char"/>
    <w:link w:val="StyleComplexMitra14ptJustifiedLinespacing15lines"/>
    <w:rsid w:val="00C447BC"/>
    <w:rPr>
      <w:rFonts w:ascii="Times New Roman" w:eastAsia="Times New Roman" w:hAnsi="Times New Roman" w:cs="Mitra"/>
      <w:sz w:val="24"/>
      <w:szCs w:val="28"/>
    </w:rPr>
  </w:style>
  <w:style w:type="character" w:customStyle="1" w:styleId="flagicon">
    <w:name w:val="flagicon"/>
    <w:basedOn w:val="DefaultParagraphFont"/>
    <w:rsid w:val="00C447BC"/>
  </w:style>
  <w:style w:type="paragraph" w:customStyle="1" w:styleId="thesis1">
    <w:name w:val="thesis 1"/>
    <w:basedOn w:val="Normal"/>
    <w:qFormat/>
    <w:rsid w:val="00C447BC"/>
    <w:pPr>
      <w:spacing w:before="240" w:after="240" w:line="360" w:lineRule="auto"/>
    </w:pPr>
    <w:rPr>
      <w:rFonts w:eastAsia="Calibri"/>
      <w:b/>
      <w:bCs/>
      <w:sz w:val="30"/>
      <w:szCs w:val="30"/>
      <w:lang w:bidi="fa-IR"/>
    </w:rPr>
  </w:style>
  <w:style w:type="table" w:customStyle="1" w:styleId="TableGrid3">
    <w:name w:val="Table Grid3"/>
    <w:basedOn w:val="TableNormal"/>
    <w:next w:val="TableGrid"/>
    <w:uiPriority w:val="59"/>
    <w:rsid w:val="006C75AB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C5E26"/>
    <w:pPr>
      <w:jc w:val="righ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i\Desktop\PaperTemplate_fa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CC23384C774E72B64196CD81CC7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60B85-E755-47C9-9F68-C709C6579929}"/>
      </w:docPartPr>
      <w:docPartBody>
        <w:p w:rsidR="0017688B" w:rsidRDefault="00784AEB" w:rsidP="00784AEB">
          <w:r w:rsidRPr="001F5F5F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itional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GungsuhChe"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5DD"/>
    <w:rsid w:val="00007CE1"/>
    <w:rsid w:val="000863A7"/>
    <w:rsid w:val="00112785"/>
    <w:rsid w:val="00127A38"/>
    <w:rsid w:val="0013469B"/>
    <w:rsid w:val="001455CB"/>
    <w:rsid w:val="00174F8C"/>
    <w:rsid w:val="0017688B"/>
    <w:rsid w:val="00176F35"/>
    <w:rsid w:val="001D4AF5"/>
    <w:rsid w:val="001D5559"/>
    <w:rsid w:val="001D6294"/>
    <w:rsid w:val="001E7110"/>
    <w:rsid w:val="001F45CE"/>
    <w:rsid w:val="00212BFE"/>
    <w:rsid w:val="002500EA"/>
    <w:rsid w:val="002560A3"/>
    <w:rsid w:val="0026190A"/>
    <w:rsid w:val="00274E83"/>
    <w:rsid w:val="002A70CB"/>
    <w:rsid w:val="002D3706"/>
    <w:rsid w:val="002D5A2B"/>
    <w:rsid w:val="00302F66"/>
    <w:rsid w:val="00315D7D"/>
    <w:rsid w:val="00341281"/>
    <w:rsid w:val="00350CE4"/>
    <w:rsid w:val="0037341E"/>
    <w:rsid w:val="0037380E"/>
    <w:rsid w:val="00382384"/>
    <w:rsid w:val="00385963"/>
    <w:rsid w:val="00401F60"/>
    <w:rsid w:val="00447F49"/>
    <w:rsid w:val="00465A9C"/>
    <w:rsid w:val="004A3C7D"/>
    <w:rsid w:val="004A4A85"/>
    <w:rsid w:val="004D67D3"/>
    <w:rsid w:val="005B4988"/>
    <w:rsid w:val="005D147A"/>
    <w:rsid w:val="005F0C94"/>
    <w:rsid w:val="005F6D06"/>
    <w:rsid w:val="00601A37"/>
    <w:rsid w:val="0060246D"/>
    <w:rsid w:val="00603B8A"/>
    <w:rsid w:val="00631F4C"/>
    <w:rsid w:val="00633848"/>
    <w:rsid w:val="00643CC3"/>
    <w:rsid w:val="006641CD"/>
    <w:rsid w:val="00672F7D"/>
    <w:rsid w:val="0068786E"/>
    <w:rsid w:val="006A5353"/>
    <w:rsid w:val="006B5721"/>
    <w:rsid w:val="006C6BA6"/>
    <w:rsid w:val="006D5836"/>
    <w:rsid w:val="006E60BC"/>
    <w:rsid w:val="006F1610"/>
    <w:rsid w:val="00736F24"/>
    <w:rsid w:val="00737539"/>
    <w:rsid w:val="00740792"/>
    <w:rsid w:val="00756AB7"/>
    <w:rsid w:val="00784AEB"/>
    <w:rsid w:val="007A07FF"/>
    <w:rsid w:val="007D766F"/>
    <w:rsid w:val="00822E71"/>
    <w:rsid w:val="00823048"/>
    <w:rsid w:val="008B0D70"/>
    <w:rsid w:val="008B79C7"/>
    <w:rsid w:val="008E4979"/>
    <w:rsid w:val="0092597B"/>
    <w:rsid w:val="009A2641"/>
    <w:rsid w:val="009B4520"/>
    <w:rsid w:val="009E44FB"/>
    <w:rsid w:val="00A20F78"/>
    <w:rsid w:val="00A60CCD"/>
    <w:rsid w:val="00A62A80"/>
    <w:rsid w:val="00A81F9B"/>
    <w:rsid w:val="00A823D4"/>
    <w:rsid w:val="00AA4867"/>
    <w:rsid w:val="00AD33DC"/>
    <w:rsid w:val="00B21D17"/>
    <w:rsid w:val="00B2532F"/>
    <w:rsid w:val="00B736DB"/>
    <w:rsid w:val="00BA3D6C"/>
    <w:rsid w:val="00BA501F"/>
    <w:rsid w:val="00BC222B"/>
    <w:rsid w:val="00BF14D5"/>
    <w:rsid w:val="00BF23A7"/>
    <w:rsid w:val="00C43F01"/>
    <w:rsid w:val="00C57CC1"/>
    <w:rsid w:val="00C8144E"/>
    <w:rsid w:val="00CA08DC"/>
    <w:rsid w:val="00CC4214"/>
    <w:rsid w:val="00CC46A8"/>
    <w:rsid w:val="00CD0013"/>
    <w:rsid w:val="00CD56D4"/>
    <w:rsid w:val="00D1160B"/>
    <w:rsid w:val="00D165C3"/>
    <w:rsid w:val="00D57213"/>
    <w:rsid w:val="00D6077E"/>
    <w:rsid w:val="00DA112B"/>
    <w:rsid w:val="00DA3BE0"/>
    <w:rsid w:val="00DC378A"/>
    <w:rsid w:val="00DF0D07"/>
    <w:rsid w:val="00E31122"/>
    <w:rsid w:val="00E645DD"/>
    <w:rsid w:val="00E7164B"/>
    <w:rsid w:val="00E75AB2"/>
    <w:rsid w:val="00EA32E9"/>
    <w:rsid w:val="00EB07C0"/>
    <w:rsid w:val="00EC4301"/>
    <w:rsid w:val="00ED15B8"/>
    <w:rsid w:val="00ED21C0"/>
    <w:rsid w:val="00ED6814"/>
    <w:rsid w:val="00F03527"/>
    <w:rsid w:val="00F1105B"/>
    <w:rsid w:val="00F124BD"/>
    <w:rsid w:val="00F17859"/>
    <w:rsid w:val="00F2327E"/>
    <w:rsid w:val="00F513E2"/>
    <w:rsid w:val="00F76133"/>
    <w:rsid w:val="00FA6FE6"/>
    <w:rsid w:val="00FB06B2"/>
    <w:rsid w:val="00FB592C"/>
    <w:rsid w:val="00FC1CBA"/>
    <w:rsid w:val="00FD5C3B"/>
    <w:rsid w:val="00FE4BA3"/>
    <w:rsid w:val="00FE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6D0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A25A6-E588-4153-A3AC-43E2B13F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PaperTemplate_fa</Template>
  <TotalTime>3</TotalTime>
  <Pages>9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تولید صنعتی</vt:lpstr>
    </vt:vector>
  </TitlesOfParts>
  <Company>……...........................…</Company>
  <LinksUpToDate>false</LinksUpToDate>
  <CharactersWithSpaces>6414</CharactersWithSpaces>
  <SharedDoc>false</SharedDoc>
  <HLinks>
    <vt:vector size="378" baseType="variant">
      <vt:variant>
        <vt:i4>8323199</vt:i4>
      </vt:variant>
      <vt:variant>
        <vt:i4>495</vt:i4>
      </vt:variant>
      <vt:variant>
        <vt:i4>0</vt:i4>
      </vt:variant>
      <vt:variant>
        <vt:i4>5</vt:i4>
      </vt:variant>
      <vt:variant>
        <vt:lpwstr>http://www.ep.ph.bham.ac.uk/general/printing/winsetup.html</vt:lpwstr>
      </vt:variant>
      <vt:variant>
        <vt:lpwstr/>
      </vt:variant>
      <vt:variant>
        <vt:i4>2883692</vt:i4>
      </vt:variant>
      <vt:variant>
        <vt:i4>492</vt:i4>
      </vt:variant>
      <vt:variant>
        <vt:i4>0</vt:i4>
      </vt:variant>
      <vt:variant>
        <vt:i4>5</vt:i4>
      </vt:variant>
      <vt:variant>
        <vt:lpwstr>http://www.adobe.com/support/downloads/product.jsp?product=44&amp;platform=Windows</vt:lpwstr>
      </vt:variant>
      <vt:variant>
        <vt:lpwstr/>
      </vt:variant>
      <vt:variant>
        <vt:i4>1179701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_Toc170547005</vt:lpwstr>
      </vt:variant>
      <vt:variant>
        <vt:i4>1179701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_Toc170547004</vt:lpwstr>
      </vt:variant>
      <vt:variant>
        <vt:i4>1179701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_Toc170547003</vt:lpwstr>
      </vt:variant>
      <vt:variant>
        <vt:i4>1179701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_Toc170547002</vt:lpwstr>
      </vt:variant>
      <vt:variant>
        <vt:i4>1179701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_Toc170547001</vt:lpwstr>
      </vt:variant>
      <vt:variant>
        <vt:i4>1179701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_Toc170547000</vt:lpwstr>
      </vt:variant>
      <vt:variant>
        <vt:i4>1703996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_Toc170546999</vt:lpwstr>
      </vt:variant>
      <vt:variant>
        <vt:i4>1703996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_Toc170546998</vt:lpwstr>
      </vt:variant>
      <vt:variant>
        <vt:i4>1703996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_Toc170546997</vt:lpwstr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_Toc170546996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_Toc170546995</vt:lpwstr>
      </vt:variant>
      <vt:variant>
        <vt:i4>1703996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_Toc170546994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_Toc170546993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_Toc170546992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_Toc170546991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_Toc170546990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_Toc170546989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_Toc170546988</vt:lpwstr>
      </vt:variant>
      <vt:variant>
        <vt:i4>1769532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_Toc170546987</vt:lpwstr>
      </vt:variant>
      <vt:variant>
        <vt:i4>1769532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_Toc170546986</vt:lpwstr>
      </vt:variant>
      <vt:variant>
        <vt:i4>1769532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_Toc170546985</vt:lpwstr>
      </vt:variant>
      <vt:variant>
        <vt:i4>1769532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_Toc170546984</vt:lpwstr>
      </vt:variant>
      <vt:variant>
        <vt:i4>1769532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_Toc170546983</vt:lpwstr>
      </vt:variant>
      <vt:variant>
        <vt:i4>1769532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_Toc170546982</vt:lpwstr>
      </vt:variant>
      <vt:variant>
        <vt:i4>1769532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_Toc170546981</vt:lpwstr>
      </vt:variant>
      <vt:variant>
        <vt:i4>1769532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_Toc170546980</vt:lpwstr>
      </vt:variant>
      <vt:variant>
        <vt:i4>1310780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_Toc170546979</vt:lpwstr>
      </vt:variant>
      <vt:variant>
        <vt:i4>1310780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_Toc170546978</vt:lpwstr>
      </vt:variant>
      <vt:variant>
        <vt:i4>1310780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_Toc170546977</vt:lpwstr>
      </vt:variant>
      <vt:variant>
        <vt:i4>1310780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_Toc170546976</vt:lpwstr>
      </vt:variant>
      <vt:variant>
        <vt:i4>1310780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_Toc170546975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_Toc170546974</vt:lpwstr>
      </vt:variant>
      <vt:variant>
        <vt:i4>1310780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_Toc170546973</vt:lpwstr>
      </vt:variant>
      <vt:variant>
        <vt:i4>1310780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_Toc170546972</vt:lpwstr>
      </vt:variant>
      <vt:variant>
        <vt:i4>1310780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_Toc170546971</vt:lpwstr>
      </vt:variant>
      <vt:variant>
        <vt:i4>1310780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_Toc170546970</vt:lpwstr>
      </vt:variant>
      <vt:variant>
        <vt:i4>1376316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_Toc170546969</vt:lpwstr>
      </vt:variant>
      <vt:variant>
        <vt:i4>1376316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_Toc170546968</vt:lpwstr>
      </vt:variant>
      <vt:variant>
        <vt:i4>1376316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_Toc170546967</vt:lpwstr>
      </vt:variant>
      <vt:variant>
        <vt:i4>1376316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_Toc170546966</vt:lpwstr>
      </vt:variant>
      <vt:variant>
        <vt:i4>1376316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_Toc170546965</vt:lpwstr>
      </vt:variant>
      <vt:variant>
        <vt:i4>1376316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_Toc170546964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_Toc170546963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_Toc170546962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_Toc170546961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_Toc170546960</vt:lpwstr>
      </vt:variant>
      <vt:variant>
        <vt:i4>1441852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_Toc170546959</vt:lpwstr>
      </vt:variant>
      <vt:variant>
        <vt:i4>1441852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_Toc170546958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_Toc170546957</vt:lpwstr>
      </vt:variant>
      <vt:variant>
        <vt:i4>1441852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_Toc170546956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_Toc170546955</vt:lpwstr>
      </vt:variant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_Toc170546954</vt:lpwstr>
      </vt:variant>
      <vt:variant>
        <vt:i4>1441852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_Toc170546953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_Toc170546952</vt:lpwstr>
      </vt:variant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_Toc170546951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_Toc170546950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_Toc170546949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_Toc170546948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_Toc170546947</vt:lpwstr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http://www.halcyon.com/pub/journals/21ps03-vidmar</vt:lpwstr>
      </vt:variant>
      <vt:variant>
        <vt:lpwstr/>
      </vt:variant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http://www.atm.com/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تولید صنعتی</dc:title>
  <dc:subject>دستور العمل تهيه سمينار و پايان‌نامه كارشناسي ارشد</dc:subject>
  <dc:creator>کارگزار</dc:creator>
  <cp:lastModifiedBy>Administrator</cp:lastModifiedBy>
  <cp:revision>3</cp:revision>
  <cp:lastPrinted>2026-07-15T11:37:00Z</cp:lastPrinted>
  <dcterms:created xsi:type="dcterms:W3CDTF">2026-07-15T11:38:00Z</dcterms:created>
  <dcterms:modified xsi:type="dcterms:W3CDTF">2026-07-15T11:41:00Z</dcterms:modified>
</cp:coreProperties>
</file>